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  <w:r w:rsidRPr="00B24029">
        <w:rPr>
          <w:b/>
          <w:sz w:val="28"/>
          <w:szCs w:val="28"/>
        </w:rPr>
        <w:t xml:space="preserve"> </w:t>
      </w:r>
    </w:p>
    <w:p w:rsidR="00954C52" w:rsidRPr="00B24029" w:rsidRDefault="00954C52" w:rsidP="00954C52">
      <w:pPr>
        <w:jc w:val="center"/>
        <w:rPr>
          <w:b/>
          <w:sz w:val="28"/>
          <w:szCs w:val="28"/>
        </w:rPr>
      </w:pPr>
      <w:r w:rsidRPr="00B24029">
        <w:rPr>
          <w:b/>
          <w:sz w:val="28"/>
          <w:szCs w:val="28"/>
        </w:rPr>
        <w:t xml:space="preserve">Архангельской области 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954C52" w:rsidRPr="00ED4A86" w:rsidRDefault="00954C52" w:rsidP="00954C52">
      <w:pPr>
        <w:jc w:val="center"/>
        <w:rPr>
          <w:b/>
          <w:sz w:val="28"/>
          <w:szCs w:val="28"/>
        </w:rPr>
      </w:pPr>
    </w:p>
    <w:p w:rsidR="00954C52" w:rsidRPr="00B5242C" w:rsidRDefault="00954C52" w:rsidP="00954C52">
      <w:pPr>
        <w:jc w:val="center"/>
        <w:rPr>
          <w:b/>
          <w:sz w:val="36"/>
          <w:szCs w:val="36"/>
        </w:rPr>
      </w:pPr>
      <w:r w:rsidRPr="00B5242C">
        <w:rPr>
          <w:b/>
          <w:sz w:val="36"/>
          <w:szCs w:val="36"/>
        </w:rPr>
        <w:t>РАСПОРЯЖЕНИЕ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954C52" w:rsidP="00954C52">
      <w:pPr>
        <w:jc w:val="center"/>
        <w:rPr>
          <w:sz w:val="28"/>
          <w:szCs w:val="28"/>
        </w:rPr>
      </w:pPr>
      <w:r w:rsidRPr="00860DC7">
        <w:rPr>
          <w:sz w:val="28"/>
          <w:szCs w:val="28"/>
        </w:rPr>
        <w:t>от</w:t>
      </w:r>
      <w:r w:rsidR="00D32B88" w:rsidRPr="00860DC7">
        <w:rPr>
          <w:sz w:val="28"/>
          <w:szCs w:val="28"/>
        </w:rPr>
        <w:t xml:space="preserve"> </w:t>
      </w:r>
      <w:r w:rsidR="00860DC7" w:rsidRPr="00860DC7">
        <w:rPr>
          <w:sz w:val="28"/>
          <w:szCs w:val="28"/>
        </w:rPr>
        <w:t>2 апреля 2024 года    № 7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7C1AAF" w:rsidRDefault="00EE49B4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</w:t>
      </w:r>
      <w:r w:rsidR="00A53C0B">
        <w:rPr>
          <w:b/>
          <w:sz w:val="28"/>
          <w:szCs w:val="28"/>
        </w:rPr>
        <w:t xml:space="preserve">еречень и коды целевых статей </w:t>
      </w:r>
    </w:p>
    <w:p w:rsidR="007C1AAF" w:rsidRDefault="00A53C0B" w:rsidP="00B35CF4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расходов бюджета</w:t>
      </w:r>
      <w:r w:rsidR="007C1AAF">
        <w:rPr>
          <w:b/>
          <w:sz w:val="28"/>
          <w:szCs w:val="28"/>
        </w:rPr>
        <w:t xml:space="preserve"> Шенкурского муниципального округа</w:t>
      </w:r>
    </w:p>
    <w:p w:rsidR="007C1AAF" w:rsidRDefault="007C1AAF" w:rsidP="007C1AA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Архангельской области</w:t>
      </w:r>
      <w:r w:rsidR="00B35CF4" w:rsidRPr="000352B9">
        <w:rPr>
          <w:b/>
          <w:sz w:val="28"/>
          <w:szCs w:val="28"/>
        </w:rPr>
        <w:t xml:space="preserve"> </w:t>
      </w:r>
      <w:r w:rsidRPr="00415C75">
        <w:rPr>
          <w:b/>
          <w:sz w:val="28"/>
          <w:szCs w:val="28"/>
        </w:rPr>
        <w:t xml:space="preserve">на 2024 год и </w:t>
      </w:r>
      <w:proofErr w:type="gramStart"/>
      <w:r w:rsidRPr="00415C75">
        <w:rPr>
          <w:b/>
          <w:sz w:val="28"/>
          <w:szCs w:val="28"/>
        </w:rPr>
        <w:t>на</w:t>
      </w:r>
      <w:proofErr w:type="gramEnd"/>
      <w:r w:rsidRPr="00415C75">
        <w:rPr>
          <w:b/>
          <w:sz w:val="28"/>
          <w:szCs w:val="28"/>
        </w:rPr>
        <w:t xml:space="preserve"> плановый </w:t>
      </w:r>
    </w:p>
    <w:p w:rsidR="00B35CF4" w:rsidRPr="000352B9" w:rsidRDefault="007C1AAF" w:rsidP="007C1AAF">
      <w:pPr>
        <w:contextualSpacing/>
        <w:jc w:val="center"/>
        <w:rPr>
          <w:b/>
          <w:sz w:val="28"/>
          <w:szCs w:val="28"/>
        </w:rPr>
      </w:pPr>
      <w:r w:rsidRPr="00415C75">
        <w:rPr>
          <w:b/>
          <w:sz w:val="28"/>
          <w:szCs w:val="28"/>
        </w:rPr>
        <w:t>период 2025 и 2026 годов</w:t>
      </w:r>
    </w:p>
    <w:p w:rsidR="00CF6E9D" w:rsidRPr="000352B9" w:rsidRDefault="00CF6E9D" w:rsidP="00024222">
      <w:pPr>
        <w:contextualSpacing/>
        <w:jc w:val="both"/>
        <w:rPr>
          <w:b/>
          <w:sz w:val="28"/>
          <w:szCs w:val="28"/>
        </w:rPr>
      </w:pPr>
    </w:p>
    <w:p w:rsidR="003615FB" w:rsidRPr="000352B9" w:rsidRDefault="003615FB" w:rsidP="003615FB">
      <w:pPr>
        <w:contextualSpacing/>
        <w:jc w:val="center"/>
        <w:rPr>
          <w:b/>
          <w:sz w:val="28"/>
          <w:szCs w:val="28"/>
        </w:rPr>
      </w:pPr>
    </w:p>
    <w:p w:rsidR="00415C75" w:rsidRPr="000352B9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0352B9">
        <w:rPr>
          <w:b w:val="0"/>
          <w:sz w:val="28"/>
          <w:szCs w:val="28"/>
        </w:rPr>
        <w:t xml:space="preserve">  </w:t>
      </w:r>
      <w:r w:rsidR="00471516">
        <w:rPr>
          <w:b w:val="0"/>
          <w:sz w:val="28"/>
          <w:szCs w:val="28"/>
        </w:rPr>
        <w:t xml:space="preserve">         </w:t>
      </w:r>
      <w:proofErr w:type="gramStart"/>
      <w:r w:rsidRPr="000352B9">
        <w:rPr>
          <w:b w:val="0"/>
          <w:sz w:val="28"/>
          <w:szCs w:val="28"/>
        </w:rPr>
        <w:t xml:space="preserve">В соответствии с </w:t>
      </w:r>
      <w:r w:rsidR="00284F2E" w:rsidRPr="000352B9">
        <w:rPr>
          <w:b w:val="0"/>
          <w:sz w:val="28"/>
          <w:szCs w:val="28"/>
        </w:rPr>
        <w:t xml:space="preserve">абзацем седьмым пункта 1 статьи 9  и </w:t>
      </w:r>
      <w:r w:rsidR="005E0DE7" w:rsidRPr="000352B9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0352B9">
        <w:rPr>
          <w:b w:val="0"/>
          <w:sz w:val="28"/>
          <w:szCs w:val="28"/>
        </w:rPr>
        <w:t xml:space="preserve"> пункта 1 статьи 6</w:t>
      </w:r>
      <w:r w:rsidR="005E0DE7" w:rsidRPr="000352B9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0352B9">
        <w:rPr>
          <w:b w:val="0"/>
          <w:bCs w:val="0"/>
          <w:sz w:val="28"/>
          <w:szCs w:val="28"/>
        </w:rPr>
        <w:t xml:space="preserve"> </w:t>
      </w:r>
      <w:r w:rsidR="005E0DE7" w:rsidRPr="000352B9">
        <w:rPr>
          <w:b w:val="0"/>
          <w:sz w:val="28"/>
          <w:szCs w:val="28"/>
        </w:rPr>
        <w:t>Архангельской области»</w:t>
      </w:r>
      <w:r w:rsidR="00FB5E8D" w:rsidRPr="000352B9">
        <w:rPr>
          <w:b w:val="0"/>
          <w:sz w:val="28"/>
          <w:szCs w:val="28"/>
        </w:rPr>
        <w:t>, подпунктом 53 пункта 10 Положения о</w:t>
      </w:r>
      <w:proofErr w:type="gramEnd"/>
      <w:r w:rsidR="00FB5E8D" w:rsidRPr="000352B9">
        <w:rPr>
          <w:b w:val="0"/>
          <w:sz w:val="28"/>
          <w:szCs w:val="28"/>
        </w:rPr>
        <w:t xml:space="preserve"> финансовом </w:t>
      </w:r>
      <w:proofErr w:type="gramStart"/>
      <w:r w:rsidR="00FB5E8D" w:rsidRPr="000352B9">
        <w:rPr>
          <w:b w:val="0"/>
          <w:sz w:val="28"/>
          <w:szCs w:val="28"/>
        </w:rPr>
        <w:t>управлении</w:t>
      </w:r>
      <w:proofErr w:type="gramEnd"/>
      <w:r w:rsidR="00FB5E8D" w:rsidRPr="000352B9">
        <w:rPr>
          <w:b w:val="0"/>
          <w:sz w:val="28"/>
          <w:szCs w:val="28"/>
        </w:rPr>
        <w:t xml:space="preserve"> администрации Шенкурского муниципального округа Архангельской области, утвержденного решением Собрания депутатов Шенкурского муниципального округа Архангельской облас</w:t>
      </w:r>
      <w:r w:rsidR="009A586D" w:rsidRPr="000352B9">
        <w:rPr>
          <w:b w:val="0"/>
          <w:sz w:val="28"/>
          <w:szCs w:val="28"/>
        </w:rPr>
        <w:t xml:space="preserve">ти от 22 декабря 2022 года </w:t>
      </w:r>
      <w:r w:rsidR="00B751DB">
        <w:rPr>
          <w:b w:val="0"/>
          <w:sz w:val="28"/>
          <w:szCs w:val="28"/>
        </w:rPr>
        <w:t xml:space="preserve">     </w:t>
      </w:r>
      <w:r w:rsidR="009A586D" w:rsidRPr="000352B9">
        <w:rPr>
          <w:b w:val="0"/>
          <w:sz w:val="28"/>
          <w:szCs w:val="28"/>
        </w:rPr>
        <w:t>№ 48</w:t>
      </w:r>
      <w:r w:rsidR="00447906" w:rsidRPr="000352B9">
        <w:rPr>
          <w:b w:val="0"/>
          <w:sz w:val="28"/>
          <w:szCs w:val="28"/>
        </w:rPr>
        <w:t>:</w:t>
      </w:r>
    </w:p>
    <w:p w:rsidR="009311C6" w:rsidRPr="00415C75" w:rsidRDefault="00447906" w:rsidP="00415C75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15C75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r w:rsidR="00471516" w:rsidRPr="00415C7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5914C2" w:rsidRPr="00415C75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Утвердить прилагаемые изменения, которые вносятся в Перечень и коды целевых статей расходов бюджета Шенкурского муниципа</w:t>
      </w:r>
      <w:r w:rsidR="007C1AAF">
        <w:rPr>
          <w:rFonts w:ascii="Times New Roman" w:hAnsi="Times New Roman" w:cs="Times New Roman"/>
          <w:b w:val="0"/>
          <w:sz w:val="28"/>
          <w:szCs w:val="28"/>
        </w:rPr>
        <w:t xml:space="preserve">льного округа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Архангельской области</w:t>
      </w:r>
      <w:r w:rsidR="00415C7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15C75" w:rsidRPr="00415C75">
        <w:rPr>
          <w:rFonts w:ascii="Times New Roman" w:hAnsi="Times New Roman" w:cs="Times New Roman"/>
          <w:b w:val="0"/>
          <w:sz w:val="28"/>
          <w:szCs w:val="28"/>
        </w:rPr>
        <w:t>на 2024 год и на плановый период 2025 и 2026 годов</w:t>
      </w:r>
      <w:r w:rsidR="00415C75">
        <w:rPr>
          <w:rFonts w:ascii="Times New Roman" w:hAnsi="Times New Roman" w:cs="Times New Roman"/>
          <w:b w:val="0"/>
          <w:sz w:val="28"/>
          <w:szCs w:val="28"/>
        </w:rPr>
        <w:t>, утвержденные распоряжением Финансового управления администрации Шенкурского муниципального округа Архангельской области от 20 октября 2023 года № 35.</w:t>
      </w:r>
      <w:r w:rsidR="00EC0236">
        <w:rPr>
          <w:b w:val="0"/>
          <w:sz w:val="28"/>
          <w:szCs w:val="28"/>
        </w:rPr>
        <w:t xml:space="preserve">          </w:t>
      </w:r>
    </w:p>
    <w:p w:rsidR="00395A92" w:rsidRPr="000352B9" w:rsidRDefault="00471516" w:rsidP="003857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F46B5" w:rsidRPr="000352B9">
        <w:rPr>
          <w:sz w:val="28"/>
          <w:szCs w:val="28"/>
        </w:rPr>
        <w:t>2</w:t>
      </w:r>
      <w:r w:rsidR="003857FA" w:rsidRPr="000352B9">
        <w:rPr>
          <w:sz w:val="28"/>
          <w:szCs w:val="28"/>
        </w:rPr>
        <w:t xml:space="preserve">. Настоящее распоряжение </w:t>
      </w:r>
      <w:r w:rsidR="003857FA" w:rsidRPr="00EE49B4">
        <w:rPr>
          <w:sz w:val="28"/>
          <w:szCs w:val="28"/>
        </w:rPr>
        <w:t xml:space="preserve">вступает в </w:t>
      </w:r>
      <w:r w:rsidR="00EE49B4" w:rsidRPr="00EE49B4">
        <w:rPr>
          <w:sz w:val="28"/>
          <w:szCs w:val="28"/>
        </w:rPr>
        <w:t>силу со дня его подписания</w:t>
      </w:r>
      <w:r w:rsidR="005F46B5" w:rsidRPr="00EE49B4">
        <w:rPr>
          <w:sz w:val="28"/>
          <w:szCs w:val="28"/>
        </w:rPr>
        <w:t>.</w:t>
      </w:r>
    </w:p>
    <w:p w:rsidR="00ED3AEC" w:rsidRPr="00686A49" w:rsidRDefault="00ED3AEC" w:rsidP="00ED3AE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6"/>
          <w:szCs w:val="26"/>
        </w:rPr>
        <w:t xml:space="preserve">          </w:t>
      </w:r>
      <w:r w:rsidRPr="00ED3AEC">
        <w:rPr>
          <w:sz w:val="28"/>
          <w:szCs w:val="28"/>
        </w:rPr>
        <w:t>Действие настоящего распоряжения распространяется на правоотношения, возникшие со дня дополнения (изменения) соответствующих целевых статей расходов в сводной бюджетной росписи бюджета Шенкурского муниципального округа Архангельской области на 2024 год и на плановый период 2025 и 2026 годов.</w:t>
      </w:r>
    </w:p>
    <w:p w:rsidR="00ED3AEC" w:rsidRDefault="00ED3AEC" w:rsidP="00ED3AEC">
      <w:pPr>
        <w:jc w:val="both"/>
        <w:rPr>
          <w:color w:val="E36C0A" w:themeColor="accent6" w:themeShade="BF"/>
          <w:sz w:val="26"/>
          <w:szCs w:val="26"/>
        </w:rPr>
      </w:pPr>
    </w:p>
    <w:p w:rsidR="00EE49B4" w:rsidRPr="00100F37" w:rsidRDefault="00EE49B4" w:rsidP="00024222">
      <w:pPr>
        <w:jc w:val="both"/>
        <w:rPr>
          <w:sz w:val="28"/>
          <w:szCs w:val="28"/>
        </w:rPr>
      </w:pPr>
    </w:p>
    <w:p w:rsidR="00024222" w:rsidRPr="000352B9" w:rsidRDefault="003F0CA4" w:rsidP="00024222">
      <w:pPr>
        <w:jc w:val="both"/>
        <w:rPr>
          <w:b/>
          <w:sz w:val="28"/>
          <w:szCs w:val="28"/>
        </w:rPr>
      </w:pPr>
      <w:r w:rsidRPr="000352B9">
        <w:rPr>
          <w:b/>
          <w:sz w:val="28"/>
          <w:szCs w:val="28"/>
        </w:rPr>
        <w:t xml:space="preserve">Начальник                                                                               </w:t>
      </w:r>
      <w:r w:rsidR="00B751DB">
        <w:rPr>
          <w:b/>
          <w:sz w:val="28"/>
          <w:szCs w:val="28"/>
        </w:rPr>
        <w:t xml:space="preserve">  </w:t>
      </w:r>
      <w:r w:rsidR="007E18D1" w:rsidRPr="000352B9">
        <w:rPr>
          <w:b/>
          <w:sz w:val="28"/>
          <w:szCs w:val="28"/>
        </w:rPr>
        <w:t xml:space="preserve">   </w:t>
      </w:r>
      <w:r w:rsidR="00CF6E9D" w:rsidRPr="000352B9">
        <w:rPr>
          <w:b/>
          <w:sz w:val="28"/>
          <w:szCs w:val="28"/>
        </w:rPr>
        <w:t>С.Н. Лукошков</w:t>
      </w:r>
    </w:p>
    <w:p w:rsidR="00415C75" w:rsidRDefault="00415C75" w:rsidP="00415C75">
      <w:pPr>
        <w:pStyle w:val="ConsPlusNormal"/>
        <w:tabs>
          <w:tab w:val="left" w:pos="1134"/>
        </w:tabs>
        <w:rPr>
          <w:bCs/>
        </w:rPr>
      </w:pPr>
    </w:p>
    <w:p w:rsidR="004E5EAE" w:rsidRDefault="004E5EAE" w:rsidP="008610EA">
      <w:pPr>
        <w:pStyle w:val="ConsPlusNormal"/>
        <w:tabs>
          <w:tab w:val="left" w:pos="1134"/>
        </w:tabs>
        <w:jc w:val="center"/>
        <w:rPr>
          <w:bCs/>
        </w:rPr>
      </w:pPr>
    </w:p>
    <w:p w:rsidR="0056087A" w:rsidRPr="00363CAC" w:rsidRDefault="0056087A" w:rsidP="0056087A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</w:t>
      </w:r>
      <w:r w:rsidR="00131423">
        <w:rPr>
          <w:sz w:val="28"/>
          <w:szCs w:val="28"/>
        </w:rPr>
        <w:t xml:space="preserve"> </w:t>
      </w:r>
      <w:r w:rsidRPr="00363CAC">
        <w:rPr>
          <w:sz w:val="28"/>
          <w:szCs w:val="28"/>
        </w:rPr>
        <w:t>УТВЕРЖДЕН</w:t>
      </w:r>
      <w:r w:rsidR="00A53C0B">
        <w:rPr>
          <w:sz w:val="28"/>
          <w:szCs w:val="28"/>
        </w:rPr>
        <w:t>Ы</w:t>
      </w:r>
    </w:p>
    <w:p w:rsidR="0056087A" w:rsidRPr="00363CAC" w:rsidRDefault="00A53C0B" w:rsidP="0056087A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56087A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56087A" w:rsidRPr="00363CAC">
        <w:rPr>
          <w:sz w:val="28"/>
          <w:szCs w:val="28"/>
        </w:rPr>
        <w:t xml:space="preserve"> Архангельской области</w:t>
      </w:r>
    </w:p>
    <w:p w:rsidR="0056087A" w:rsidRPr="00363CAC" w:rsidRDefault="0056087A" w:rsidP="0056087A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860DC7">
        <w:rPr>
          <w:sz w:val="28"/>
          <w:szCs w:val="28"/>
        </w:rPr>
        <w:t xml:space="preserve">от </w:t>
      </w:r>
      <w:r w:rsidR="00860DC7" w:rsidRPr="00860DC7">
        <w:rPr>
          <w:sz w:val="28"/>
          <w:szCs w:val="28"/>
        </w:rPr>
        <w:t>2 апреля</w:t>
      </w:r>
      <w:r w:rsidRPr="00860DC7">
        <w:rPr>
          <w:sz w:val="28"/>
          <w:szCs w:val="28"/>
        </w:rPr>
        <w:t xml:space="preserve"> 2</w:t>
      </w:r>
      <w:r w:rsidR="00860DC7" w:rsidRPr="00860DC7">
        <w:rPr>
          <w:sz w:val="28"/>
          <w:szCs w:val="28"/>
        </w:rPr>
        <w:t>024 г. № 7</w:t>
      </w:r>
    </w:p>
    <w:p w:rsidR="0056087A" w:rsidRPr="00EB4B5C" w:rsidRDefault="0056087A" w:rsidP="0078744B">
      <w:pPr>
        <w:widowControl w:val="0"/>
        <w:autoSpaceDE w:val="0"/>
        <w:autoSpaceDN w:val="0"/>
        <w:adjustRightInd w:val="0"/>
        <w:ind w:left="4248" w:firstLine="612"/>
        <w:jc w:val="both"/>
        <w:rPr>
          <w:sz w:val="28"/>
          <w:szCs w:val="28"/>
        </w:rPr>
      </w:pPr>
      <w:r w:rsidRPr="00363CAC">
        <w:rPr>
          <w:sz w:val="28"/>
          <w:szCs w:val="28"/>
        </w:rPr>
        <w:t xml:space="preserve">          </w:t>
      </w:r>
    </w:p>
    <w:p w:rsidR="0056087A" w:rsidRPr="00363CAC" w:rsidRDefault="0056087A" w:rsidP="0056087A">
      <w:pPr>
        <w:pStyle w:val="ConsPlusTitle"/>
        <w:rPr>
          <w:sz w:val="28"/>
          <w:szCs w:val="28"/>
        </w:rPr>
      </w:pPr>
    </w:p>
    <w:p w:rsidR="007C1AAF" w:rsidRDefault="007C1AAF" w:rsidP="0056087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C1AAF" w:rsidRDefault="000A64A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которые вносятся в П</w:t>
      </w:r>
      <w:r w:rsidR="007C1AAF">
        <w:rPr>
          <w:rFonts w:ascii="Times New Roman" w:hAnsi="Times New Roman" w:cs="Times New Roman"/>
          <w:sz w:val="28"/>
          <w:szCs w:val="28"/>
        </w:rPr>
        <w:t xml:space="preserve">еречень и коды </w:t>
      </w:r>
      <w:r w:rsidR="0056087A" w:rsidRPr="003B57C3">
        <w:rPr>
          <w:rFonts w:ascii="Times New Roman" w:hAnsi="Times New Roman" w:cs="Times New Roman"/>
          <w:sz w:val="28"/>
          <w:szCs w:val="28"/>
        </w:rPr>
        <w:t>цел</w:t>
      </w:r>
      <w:r w:rsidR="003B57C3">
        <w:rPr>
          <w:rFonts w:ascii="Times New Roman" w:hAnsi="Times New Roman" w:cs="Times New Roman"/>
          <w:sz w:val="28"/>
          <w:szCs w:val="28"/>
        </w:rPr>
        <w:t>евых статей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Шенкурского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</w:p>
    <w:p w:rsidR="007C1AAF" w:rsidRDefault="003B57C3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7C1AAF">
        <w:rPr>
          <w:rFonts w:ascii="Times New Roman" w:hAnsi="Times New Roman" w:cs="Times New Roman"/>
          <w:sz w:val="28"/>
          <w:szCs w:val="28"/>
        </w:rPr>
        <w:t xml:space="preserve"> </w:t>
      </w:r>
      <w:r w:rsidR="0056087A" w:rsidRPr="003B57C3">
        <w:rPr>
          <w:rFonts w:ascii="Times New Roman" w:hAnsi="Times New Roman" w:cs="Times New Roman"/>
          <w:sz w:val="28"/>
          <w:szCs w:val="28"/>
        </w:rPr>
        <w:t xml:space="preserve">на 2024 год и </w:t>
      </w:r>
      <w:proofErr w:type="gramStart"/>
      <w:r w:rsidR="0056087A" w:rsidRPr="003B57C3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56087A" w:rsidRPr="003B57C3">
        <w:rPr>
          <w:rFonts w:ascii="Times New Roman" w:hAnsi="Times New Roman" w:cs="Times New Roman"/>
          <w:sz w:val="28"/>
          <w:szCs w:val="28"/>
        </w:rPr>
        <w:t xml:space="preserve"> плановый</w:t>
      </w:r>
    </w:p>
    <w:p w:rsidR="0056087A" w:rsidRDefault="0056087A" w:rsidP="007C1A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 xml:space="preserve"> период 2025 и 2026 годов</w:t>
      </w: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F10CD1" w:rsidRDefault="00F10CD1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Перечень и коды целевых </w:t>
      </w:r>
      <w:proofErr w:type="gramStart"/>
      <w:r w:rsidRPr="00F10CD1">
        <w:rPr>
          <w:rFonts w:ascii="Times New Roman" w:hAnsi="Times New Roman" w:cs="Times New Roman"/>
          <w:b w:val="0"/>
          <w:sz w:val="28"/>
          <w:szCs w:val="28"/>
        </w:rPr>
        <w:t xml:space="preserve">статей расходов </w:t>
      </w:r>
      <w:r>
        <w:rPr>
          <w:rFonts w:ascii="Times New Roman" w:hAnsi="Times New Roman" w:cs="Times New Roman"/>
          <w:b w:val="0"/>
          <w:sz w:val="28"/>
          <w:szCs w:val="28"/>
        </w:rPr>
        <w:t>бюджета Шенкурского муниципального округа Архангельской области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на 2024 год и на плановый период 2025 и 2026 годов изложить в следующей редакции:</w:t>
      </w:r>
    </w:p>
    <w:p w:rsidR="00274DE0" w:rsidRDefault="00274DE0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74DE0" w:rsidRPr="00363CAC" w:rsidRDefault="00274DE0" w:rsidP="00274D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«</w:t>
      </w:r>
      <w:r w:rsidRPr="00363CAC">
        <w:rPr>
          <w:sz w:val="28"/>
          <w:szCs w:val="28"/>
        </w:rPr>
        <w:t>УТВЕРЖДЕН</w:t>
      </w:r>
    </w:p>
    <w:p w:rsidR="00274DE0" w:rsidRPr="00363CAC" w:rsidRDefault="00686A49" w:rsidP="00274DE0">
      <w:pPr>
        <w:widowControl w:val="0"/>
        <w:autoSpaceDE w:val="0"/>
        <w:autoSpaceDN w:val="0"/>
        <w:adjustRightInd w:val="0"/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распоряжением Ф</w:t>
      </w:r>
      <w:r w:rsidR="00274DE0">
        <w:rPr>
          <w:sz w:val="28"/>
          <w:szCs w:val="28"/>
        </w:rPr>
        <w:t>инансового управления администрации Шенкурского муниципального округа</w:t>
      </w:r>
      <w:r w:rsidR="00274DE0" w:rsidRPr="00363CAC">
        <w:rPr>
          <w:sz w:val="28"/>
          <w:szCs w:val="28"/>
        </w:rPr>
        <w:t xml:space="preserve"> Архангельской области</w:t>
      </w:r>
    </w:p>
    <w:p w:rsidR="00274DE0" w:rsidRPr="00363CAC" w:rsidRDefault="00274DE0" w:rsidP="00274DE0">
      <w:pPr>
        <w:widowControl w:val="0"/>
        <w:autoSpaceDE w:val="0"/>
        <w:autoSpaceDN w:val="0"/>
        <w:adjustRightInd w:val="0"/>
        <w:ind w:left="4248" w:firstLine="612"/>
        <w:jc w:val="center"/>
        <w:rPr>
          <w:sz w:val="28"/>
          <w:szCs w:val="28"/>
        </w:rPr>
      </w:pPr>
      <w:r w:rsidRPr="00363CAC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 октября </w:t>
      </w:r>
      <w:r w:rsidRPr="00363CAC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363CAC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Pr="00363CAC">
        <w:rPr>
          <w:sz w:val="28"/>
          <w:szCs w:val="28"/>
        </w:rPr>
        <w:t xml:space="preserve"> № </w:t>
      </w:r>
      <w:r>
        <w:rPr>
          <w:sz w:val="28"/>
          <w:szCs w:val="28"/>
        </w:rPr>
        <w:t>35</w:t>
      </w: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Default="006B273B" w:rsidP="00F10CD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B273B" w:rsidRPr="003B57C3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ПЕРЕЧЕНЬ И КОДЫ</w:t>
      </w:r>
    </w:p>
    <w:p w:rsidR="006B273B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 xml:space="preserve">евых статей расходов </w:t>
      </w:r>
      <w:r w:rsidRPr="003B57C3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Шенкурского </w:t>
      </w:r>
    </w:p>
    <w:p w:rsidR="006B273B" w:rsidRPr="003B57C3" w:rsidRDefault="006B273B" w:rsidP="006B273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Архангельской области</w:t>
      </w:r>
    </w:p>
    <w:p w:rsidR="006B273B" w:rsidRPr="003B57C3" w:rsidRDefault="006B273B" w:rsidP="006B273B">
      <w:pPr>
        <w:pStyle w:val="ConsPlusTitle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3B57C3">
        <w:rPr>
          <w:rFonts w:ascii="Times New Roman" w:hAnsi="Times New Roman" w:cs="Times New Roman"/>
          <w:sz w:val="28"/>
          <w:szCs w:val="28"/>
        </w:rPr>
        <w:t>на 2024 год и на плановый период 2025 и 2026 годов</w:t>
      </w:r>
    </w:p>
    <w:p w:rsidR="00B11D9B" w:rsidRDefault="00B11D9B" w:rsidP="004B6EE4">
      <w:pPr>
        <w:pStyle w:val="ConsPlusNormal"/>
        <w:tabs>
          <w:tab w:val="left" w:pos="1134"/>
        </w:tabs>
        <w:rPr>
          <w:bCs/>
        </w:rPr>
      </w:pPr>
    </w:p>
    <w:tbl>
      <w:tblPr>
        <w:tblW w:w="9371" w:type="dxa"/>
        <w:tblInd w:w="93" w:type="dxa"/>
        <w:tblLook w:val="04A0"/>
      </w:tblPr>
      <w:tblGrid>
        <w:gridCol w:w="2142"/>
        <w:gridCol w:w="7229"/>
      </w:tblGrid>
      <w:tr w:rsidR="001845D9" w:rsidRPr="003B70AB" w:rsidTr="00357429">
        <w:trPr>
          <w:trHeight w:val="450"/>
          <w:tblHeader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5D9" w:rsidRPr="003B70AB" w:rsidRDefault="00B71F0D" w:rsidP="00F56A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</w:t>
            </w:r>
          </w:p>
        </w:tc>
        <w:tc>
          <w:tcPr>
            <w:tcW w:w="7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Наименование</w:t>
            </w:r>
          </w:p>
        </w:tc>
      </w:tr>
      <w:tr w:rsidR="001845D9" w:rsidRPr="003B70AB" w:rsidTr="00357429">
        <w:trPr>
          <w:trHeight w:val="322"/>
          <w:tblHeader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</w:p>
        </w:tc>
      </w:tr>
      <w:tr w:rsidR="001845D9" w:rsidRPr="003B70AB" w:rsidTr="00357429">
        <w:trPr>
          <w:trHeight w:val="322"/>
          <w:tblHeader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</w:p>
        </w:tc>
      </w:tr>
      <w:tr w:rsidR="001845D9" w:rsidRPr="003B70AB" w:rsidTr="00357429">
        <w:trPr>
          <w:trHeight w:val="300"/>
          <w:tblHeader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5D9" w:rsidRPr="00DF27CB" w:rsidRDefault="001845D9" w:rsidP="00F56A65">
            <w:pPr>
              <w:jc w:val="center"/>
            </w:pPr>
            <w:r w:rsidRPr="00DF27CB">
              <w:t>1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5D9" w:rsidRPr="00DF27CB" w:rsidRDefault="001845D9" w:rsidP="00F56A65">
            <w:pPr>
              <w:jc w:val="center"/>
            </w:pPr>
            <w:r w:rsidRPr="00DF27CB">
              <w:t>2</w:t>
            </w:r>
          </w:p>
        </w:tc>
      </w:tr>
      <w:tr w:rsidR="001845D9" w:rsidRPr="003B70AB" w:rsidTr="00357429">
        <w:trPr>
          <w:trHeight w:val="6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01 0 00 00000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системы образования Шенкурского муниципального округа"</w:t>
            </w:r>
          </w:p>
        </w:tc>
      </w:tr>
      <w:tr w:rsidR="001845D9" w:rsidRPr="003B70A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01 1 00 00000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3B70AB" w:rsidRDefault="001845D9" w:rsidP="00F56A65">
            <w:pPr>
              <w:ind w:left="34" w:hanging="34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Подпрограмма "Развитие дошкольного, общего и дополнительного образования детей в Шенкурском муниципальном округе"</w:t>
            </w:r>
          </w:p>
        </w:tc>
      </w:tr>
      <w:tr w:rsidR="001845D9" w:rsidRPr="003B70A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01 1 00 Л8620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1845D9" w:rsidRPr="003B70A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01 1 00 80100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 xml:space="preserve">Расходы на обеспечение деятельности подведомственных </w:t>
            </w:r>
            <w:r w:rsidRPr="003B70AB">
              <w:rPr>
                <w:sz w:val="28"/>
                <w:szCs w:val="28"/>
              </w:rPr>
              <w:lastRenderedPageBreak/>
              <w:t>учреждений</w:t>
            </w:r>
          </w:p>
        </w:tc>
      </w:tr>
      <w:tr w:rsidR="001845D9" w:rsidRPr="003B70AB" w:rsidTr="002F77CF">
        <w:trPr>
          <w:trHeight w:val="391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lastRenderedPageBreak/>
              <w:t>01 1 00 87060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Обеспечение бесплатным двухразовым питанием детей с ограниченными возможностями здоровья, обучающихся  в муниципальных образовательных организациях</w:t>
            </w:r>
          </w:p>
        </w:tc>
      </w:tr>
      <w:tr w:rsidR="001845D9" w:rsidRPr="003B70AB" w:rsidTr="00357429">
        <w:trPr>
          <w:trHeight w:val="14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01 1 00 53032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</w:t>
            </w:r>
            <w:r w:rsidR="00D612CA">
              <w:rPr>
                <w:sz w:val="28"/>
                <w:szCs w:val="28"/>
              </w:rPr>
              <w:t xml:space="preserve">дарственных и муниципальных </w:t>
            </w:r>
            <w:r w:rsidRPr="003B70AB">
              <w:rPr>
                <w:sz w:val="28"/>
                <w:szCs w:val="28"/>
              </w:rPr>
              <w:t>образовательных организаций, реализующих  образовательные про</w:t>
            </w:r>
            <w:r w:rsidR="004E5EAE">
              <w:rPr>
                <w:sz w:val="28"/>
                <w:szCs w:val="28"/>
              </w:rPr>
              <w:t>граммы  начального общего</w:t>
            </w:r>
            <w:r w:rsidRPr="003B70AB">
              <w:rPr>
                <w:sz w:val="28"/>
                <w:szCs w:val="28"/>
              </w:rPr>
              <w:t xml:space="preserve"> образования, образовательные программы основного </w:t>
            </w:r>
            <w:r w:rsidR="00D612CA">
              <w:rPr>
                <w:sz w:val="28"/>
                <w:szCs w:val="28"/>
              </w:rPr>
              <w:t xml:space="preserve">общего </w:t>
            </w:r>
            <w:r w:rsidRPr="003B70AB">
              <w:rPr>
                <w:sz w:val="28"/>
                <w:szCs w:val="28"/>
              </w:rPr>
              <w:t xml:space="preserve">образования, образовательные программы среднего общего </w:t>
            </w:r>
            <w:r w:rsidRPr="00D612CA">
              <w:rPr>
                <w:sz w:val="28"/>
                <w:szCs w:val="28"/>
              </w:rPr>
              <w:t>образования (для муниципальных общеобразовательных организаций)</w:t>
            </w:r>
          </w:p>
        </w:tc>
      </w:tr>
      <w:tr w:rsidR="001845D9" w:rsidRPr="003B70AB" w:rsidTr="00357429">
        <w:trPr>
          <w:trHeight w:val="6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3B70AB" w:rsidRDefault="001845D9" w:rsidP="00F56A65">
            <w:pPr>
              <w:jc w:val="center"/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01 1 00 Л8650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3B70AB" w:rsidRDefault="001845D9" w:rsidP="00F56A65">
            <w:pPr>
              <w:rPr>
                <w:sz w:val="28"/>
                <w:szCs w:val="28"/>
              </w:rPr>
            </w:pPr>
            <w:r w:rsidRPr="003B70AB">
              <w:rPr>
                <w:sz w:val="28"/>
                <w:szCs w:val="28"/>
              </w:rPr>
              <w:t>Компенсация родительской платы за присмотр и уход за ребенком в образовательных организациях, реализующих образовательную программу дошкольного образования</w:t>
            </w:r>
          </w:p>
        </w:tc>
      </w:tr>
      <w:tr w:rsidR="00DD787B" w:rsidRPr="0078744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87B" w:rsidRPr="0078744B" w:rsidRDefault="00DD787B" w:rsidP="00DD787B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00 Э4660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7B" w:rsidRPr="0078744B" w:rsidRDefault="00DD787B" w:rsidP="00DE4AFB">
            <w:pPr>
              <w:rPr>
                <w:sz w:val="28"/>
                <w:szCs w:val="28"/>
              </w:rPr>
            </w:pPr>
            <w:proofErr w:type="gramStart"/>
            <w:r w:rsidRPr="0078744B">
              <w:rPr>
                <w:sz w:val="28"/>
                <w:szCs w:val="28"/>
              </w:rPr>
              <w:t>Обеспечение мероприятий по организации предоставления дополнительных мер социальной поддержки семьям граждан, принимающих (принимавших) участие в специальной военной операции, в виде бесплатного горячего питания обучающихся по образовательным программам основного общего и среднего общего образования в муниципальных общеобразовательных организациях, бесплатного посещения обучающимися занятий по дополнительным общеобразовательным программам, реализуемым на платной основе муниципальными образовательными организациями, а так же бесплатного присмотра и ухода за</w:t>
            </w:r>
            <w:proofErr w:type="gramEnd"/>
            <w:r w:rsidRPr="0078744B">
              <w:rPr>
                <w:sz w:val="28"/>
                <w:szCs w:val="28"/>
              </w:rPr>
              <w:t xml:space="preserve"> детьми, посещающими муниципальные образовательные организации, реализующие программы дошкольного образования, или группы продленного дня в общеобразовательных организациях</w:t>
            </w:r>
          </w:p>
        </w:tc>
      </w:tr>
      <w:tr w:rsidR="00CF0DBC" w:rsidRPr="0078744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DBC" w:rsidRPr="0078744B" w:rsidRDefault="00CF0DBC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00 Э4</w:t>
            </w:r>
            <w:r w:rsidR="00D27D87" w:rsidRPr="0078744B">
              <w:rPr>
                <w:sz w:val="28"/>
                <w:szCs w:val="28"/>
              </w:rPr>
              <w:t>700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DBC" w:rsidRPr="0078744B" w:rsidRDefault="00D27D87" w:rsidP="00DE4AFB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модернизации школьных систем образования (вне рамок регионального проекта "Модернизация школьных систем образования в Архангельской области")</w:t>
            </w:r>
          </w:p>
        </w:tc>
      </w:tr>
      <w:tr w:rsidR="001845D9" w:rsidRPr="0078744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00 L3042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DE4AFB">
            <w:pPr>
              <w:rPr>
                <w:sz w:val="28"/>
                <w:szCs w:val="28"/>
              </w:rPr>
            </w:pPr>
            <w:proofErr w:type="gramStart"/>
            <w:r w:rsidRPr="0078744B">
              <w:rPr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  <w:proofErr w:type="gramEnd"/>
          </w:p>
        </w:tc>
      </w:tr>
      <w:tr w:rsidR="00DD787B" w:rsidRPr="0078744B" w:rsidTr="00357429">
        <w:trPr>
          <w:trHeight w:val="9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87B" w:rsidRPr="0078744B" w:rsidRDefault="00DD787B" w:rsidP="00DD787B">
            <w:pPr>
              <w:jc w:val="center"/>
              <w:rPr>
                <w:sz w:val="28"/>
                <w:szCs w:val="28"/>
              </w:rPr>
            </w:pPr>
          </w:p>
          <w:p w:rsidR="00DD787B" w:rsidRPr="0078744B" w:rsidRDefault="00DD787B" w:rsidP="00DD787B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00 R3032</w:t>
            </w:r>
          </w:p>
          <w:p w:rsidR="00DD787B" w:rsidRPr="0078744B" w:rsidRDefault="00DD787B" w:rsidP="00F56A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7B" w:rsidRPr="0078744B" w:rsidRDefault="00DD787B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  <w:tr w:rsidR="00DD787B" w:rsidRPr="0078744B" w:rsidTr="00357429">
        <w:trPr>
          <w:trHeight w:val="9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87B" w:rsidRPr="0078744B" w:rsidRDefault="00DD787B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00 S6560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7B" w:rsidRPr="0078744B" w:rsidRDefault="00DD787B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Укрепление материально-технической базы пищеблоков и столовых муниципальных общеобразовательных организаций в Архангельской области в целях создания условий для организации горячего </w:t>
            </w:r>
            <w:proofErr w:type="gramStart"/>
            <w:r w:rsidRPr="0078744B">
              <w:rPr>
                <w:sz w:val="28"/>
                <w:szCs w:val="28"/>
              </w:rPr>
              <w:t>питания</w:t>
            </w:r>
            <w:proofErr w:type="gramEnd"/>
            <w:r w:rsidRPr="0078744B">
              <w:rPr>
                <w:sz w:val="28"/>
                <w:szCs w:val="28"/>
              </w:rPr>
              <w:t xml:space="preserve"> обучающихся, получающих начальное общее образование</w:t>
            </w:r>
          </w:p>
        </w:tc>
      </w:tr>
      <w:tr w:rsidR="00DD787B" w:rsidRPr="0078744B" w:rsidTr="00357429">
        <w:trPr>
          <w:trHeight w:val="9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787B" w:rsidRPr="0078744B" w:rsidRDefault="00DD787B" w:rsidP="00F56A65">
            <w:pPr>
              <w:jc w:val="center"/>
              <w:rPr>
                <w:sz w:val="28"/>
                <w:szCs w:val="28"/>
              </w:rPr>
            </w:pPr>
          </w:p>
          <w:p w:rsidR="00DD787B" w:rsidRPr="0078744B" w:rsidRDefault="00DD787B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00 S6960</w:t>
            </w:r>
          </w:p>
          <w:p w:rsidR="00DD787B" w:rsidRPr="0078744B" w:rsidRDefault="00DD787B" w:rsidP="00F56A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787B" w:rsidRPr="0078744B" w:rsidRDefault="00DD787B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Укрепление материально-технической базы и развитие противопожарной инфраструктуры в муниципальных образовательных организациях муниципальных образований Архангельской области</w:t>
            </w:r>
          </w:p>
        </w:tc>
      </w:tr>
      <w:tr w:rsidR="001845D9" w:rsidRPr="0078744B" w:rsidTr="00357429">
        <w:trPr>
          <w:trHeight w:val="9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00 S8330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proofErr w:type="gramStart"/>
            <w:r w:rsidRPr="0078744B">
              <w:rPr>
                <w:sz w:val="28"/>
                <w:szCs w:val="28"/>
              </w:rPr>
              <w:t xml:space="preserve"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 </w:t>
            </w:r>
            <w:proofErr w:type="gramEnd"/>
          </w:p>
        </w:tc>
      </w:tr>
      <w:tr w:rsidR="001845D9" w:rsidRPr="0078744B" w:rsidTr="00357429">
        <w:trPr>
          <w:trHeight w:val="6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01 1 01 00000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Мероприятие "Обеспечение </w:t>
            </w:r>
            <w:proofErr w:type="gramStart"/>
            <w:r w:rsidRPr="0078744B">
              <w:rPr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78744B">
              <w:rPr>
                <w:sz w:val="28"/>
                <w:szCs w:val="28"/>
              </w:rPr>
              <w:t>"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01 Л8620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образовательных программ</w:t>
            </w:r>
          </w:p>
        </w:tc>
      </w:tr>
      <w:tr w:rsidR="001845D9" w:rsidRPr="0078744B" w:rsidTr="00357429">
        <w:trPr>
          <w:trHeight w:val="46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01 1 01 80100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394AF1" w:rsidRPr="0078744B" w:rsidTr="00357429">
        <w:trPr>
          <w:trHeight w:val="6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AF1" w:rsidRPr="0078744B" w:rsidRDefault="00394AF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E2 50981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AF1" w:rsidRPr="0078744B" w:rsidRDefault="00394AF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236818" w:rsidRPr="0078744B" w:rsidTr="00357429">
        <w:trPr>
          <w:trHeight w:val="6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818" w:rsidRPr="0078744B" w:rsidRDefault="00236818" w:rsidP="00236818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1 E2 51712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818" w:rsidRPr="0078744B" w:rsidRDefault="00236818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 w:rsidRPr="0078744B">
              <w:rPr>
                <w:sz w:val="28"/>
                <w:szCs w:val="28"/>
              </w:rPr>
              <w:t>общеразвивающих</w:t>
            </w:r>
            <w:proofErr w:type="spellEnd"/>
            <w:r w:rsidRPr="0078744B">
              <w:rPr>
                <w:sz w:val="28"/>
                <w:szCs w:val="28"/>
              </w:rPr>
              <w:t xml:space="preserve"> программ, для создания информационных систем в образовательных организациях</w:t>
            </w:r>
          </w:p>
        </w:tc>
      </w:tr>
      <w:tr w:rsidR="00236818" w:rsidRPr="0078744B" w:rsidTr="00357429">
        <w:trPr>
          <w:trHeight w:val="6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6818" w:rsidRPr="0078744B" w:rsidRDefault="00236818" w:rsidP="00236818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01 1 </w:t>
            </w:r>
            <w:proofErr w:type="gramStart"/>
            <w:r w:rsidRPr="0078744B">
              <w:rPr>
                <w:sz w:val="28"/>
                <w:szCs w:val="28"/>
              </w:rPr>
              <w:t>E</w:t>
            </w:r>
            <w:proofErr w:type="gramEnd"/>
            <w:r w:rsidRPr="0078744B">
              <w:rPr>
                <w:sz w:val="28"/>
                <w:szCs w:val="28"/>
              </w:rPr>
              <w:t>В 51792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6818" w:rsidRPr="0078744B" w:rsidRDefault="00236818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Проведение мероприятий по обеспечению деятельности советников директора по воспитанию и взаимодействию с </w:t>
            </w:r>
            <w:r w:rsidRPr="0078744B">
              <w:rPr>
                <w:sz w:val="28"/>
                <w:szCs w:val="28"/>
              </w:rPr>
              <w:lastRenderedPageBreak/>
              <w:t>детскими общественными объединениями в общеобразовательных организациях</w:t>
            </w:r>
          </w:p>
        </w:tc>
      </w:tr>
      <w:tr w:rsidR="001845D9" w:rsidRPr="0078744B" w:rsidTr="00357429">
        <w:trPr>
          <w:trHeight w:val="6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01 2 00 00000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«Совершенствование системы предоставления услуг в сфере образования Шенкурского муниципального  округа»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01 2 00 80010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1845D9" w:rsidRPr="0078744B" w:rsidTr="00357429">
        <w:trPr>
          <w:trHeight w:val="82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2 00 Л8390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Возмещение расходов, связанных с реализацией мер социальной поддержки по предоставлению компенсации расходов на оплату жилых помещений, отопления и освещения педагогическим работникам образовательных организаций в сельских населенных пунктах, рабочих поселках (поселках городского типа)</w:t>
            </w:r>
          </w:p>
        </w:tc>
      </w:tr>
      <w:tr w:rsidR="001845D9" w:rsidRPr="0078744B" w:rsidTr="002F77CF">
        <w:trPr>
          <w:trHeight w:val="391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2 00 S6980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Обеспечение условий для развития кадрового потенциала муниципальных образовательных организаций в Архангельской области</w:t>
            </w:r>
          </w:p>
        </w:tc>
      </w:tr>
      <w:tr w:rsidR="001845D9" w:rsidRPr="0078744B" w:rsidTr="00357429">
        <w:trPr>
          <w:trHeight w:val="147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2 00 S8240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Частичное возмещение расходов по предоставлению </w:t>
            </w:r>
            <w:proofErr w:type="gramStart"/>
            <w:r w:rsidRPr="0078744B">
              <w:rPr>
                <w:sz w:val="28"/>
                <w:szCs w:val="28"/>
              </w:rPr>
              <w:t>мер социальной поддержки квалифицированных специалистов учреждений культуры</w:t>
            </w:r>
            <w:proofErr w:type="gramEnd"/>
            <w:r w:rsidRPr="0078744B">
              <w:rPr>
                <w:sz w:val="28"/>
                <w:szCs w:val="28"/>
              </w:rPr>
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на территории Архангельской области</w:t>
            </w:r>
          </w:p>
        </w:tc>
      </w:tr>
      <w:tr w:rsidR="001845D9" w:rsidRPr="0078744B" w:rsidTr="00357429">
        <w:trPr>
          <w:trHeight w:val="6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01 3 00 00000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"Развитие системы отдыха и оздоровления детей в Шенкурском муниципальном округе"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01 3 00 84020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Мероприятия по проведению оздоровительной кампании детей 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3 00 Л8320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государственных полномочий по финансовому обеспечению оплаты стоимости питания детей в организациях отдыха детей и их оздоровления с дневным пребыванием детей в каникулярное время</w:t>
            </w:r>
          </w:p>
        </w:tc>
      </w:tr>
      <w:tr w:rsidR="00C77091" w:rsidRPr="0078744B" w:rsidTr="00357429">
        <w:trPr>
          <w:trHeight w:val="7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091" w:rsidRPr="0078744B" w:rsidRDefault="00C7709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01 3 00 S9120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091" w:rsidRPr="0078744B" w:rsidRDefault="00C7709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строительству или проведению ремонта (включая проведение экспертизы и разработку проектной документации) зданий, сооружений муниципальных стационарных организаций отдыха детей и их оздоровления с круглосуточным пребыванием в Архангельской области</w:t>
            </w:r>
          </w:p>
        </w:tc>
      </w:tr>
      <w:tr w:rsidR="001845D9" w:rsidRPr="0078744B" w:rsidTr="00357429">
        <w:trPr>
          <w:trHeight w:val="7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Муниципальная программа Шенкурского муниципального округа Архангельской области </w:t>
            </w:r>
            <w:r w:rsidRPr="0078744B">
              <w:rPr>
                <w:sz w:val="28"/>
                <w:szCs w:val="28"/>
              </w:rPr>
              <w:lastRenderedPageBreak/>
              <w:t>"Развитие культуры и туризма Шенкурского муниципального округа"</w:t>
            </w:r>
          </w:p>
        </w:tc>
      </w:tr>
      <w:tr w:rsidR="001845D9" w:rsidRPr="0078744B" w:rsidTr="00357429">
        <w:trPr>
          <w:trHeight w:val="43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02 1 00 00000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"Развитие культуры Шенкурского муниципального округа"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02 1 00 80100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1845D9" w:rsidRPr="0078744B" w:rsidTr="00357429">
        <w:trPr>
          <w:trHeight w:val="43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02 1 00 80420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1845D9" w:rsidRPr="0078744B" w:rsidTr="00357429">
        <w:trPr>
          <w:trHeight w:val="6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02 1 00 80480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C77091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091" w:rsidRPr="0078744B" w:rsidRDefault="00C7709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Э8160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091" w:rsidRPr="0078744B" w:rsidRDefault="00C7709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L5198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Государственная поддержка отрасли культуры (реализация мероприятий по модернизации библиотек в части комплектования книжных фондов муниципальных библиотек)</w:t>
            </w:r>
          </w:p>
        </w:tc>
      </w:tr>
      <w:tr w:rsidR="001845D9" w:rsidRPr="0078744B" w:rsidTr="00357429">
        <w:trPr>
          <w:trHeight w:val="6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S6620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Оснащение детских школ искусств по видам искусств Архангельской области музыкальными инструментами, оборудованием и учебными материалами</w:t>
            </w:r>
          </w:p>
        </w:tc>
      </w:tr>
      <w:tr w:rsidR="001845D9" w:rsidRPr="0078744B" w:rsidTr="00357429">
        <w:trPr>
          <w:trHeight w:val="6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S6820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Комплектование книжных фондов библиотек муниципальных образований Архангельской области и подписка на периодическую печать</w:t>
            </w:r>
          </w:p>
        </w:tc>
      </w:tr>
      <w:tr w:rsidR="00C77091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091" w:rsidRPr="0078744B" w:rsidRDefault="00C77091" w:rsidP="00C77091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S8891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091" w:rsidRPr="0078744B" w:rsidRDefault="00C7709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"Фундамент ДШИ №18")</w:t>
            </w:r>
          </w:p>
        </w:tc>
      </w:tr>
      <w:tr w:rsidR="00C77091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091" w:rsidRPr="0078744B" w:rsidRDefault="00C7709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S8892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091" w:rsidRPr="0078744B" w:rsidRDefault="00C7709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"Уютный досуг")</w:t>
            </w:r>
          </w:p>
        </w:tc>
      </w:tr>
      <w:tr w:rsidR="00C77091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091" w:rsidRPr="0078744B" w:rsidRDefault="00C7709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S8893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091" w:rsidRPr="0078744B" w:rsidRDefault="00C7709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"Новая жизнь")</w:t>
            </w:r>
          </w:p>
        </w:tc>
      </w:tr>
      <w:tr w:rsidR="00C77091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091" w:rsidRPr="0078744B" w:rsidRDefault="00C7709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S8894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091" w:rsidRPr="0078744B" w:rsidRDefault="00C7709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"Игротека в культурном центре")</w:t>
            </w:r>
          </w:p>
        </w:tc>
      </w:tr>
      <w:tr w:rsidR="00C77091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091" w:rsidRPr="0078744B" w:rsidRDefault="00C7709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1 00 S8895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7091" w:rsidRPr="0078744B" w:rsidRDefault="00C7709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"Реконструкция фасада здания </w:t>
            </w:r>
            <w:proofErr w:type="spellStart"/>
            <w:r w:rsidRPr="0078744B">
              <w:rPr>
                <w:sz w:val="28"/>
                <w:szCs w:val="28"/>
              </w:rPr>
              <w:t>Ровдинского</w:t>
            </w:r>
            <w:proofErr w:type="spellEnd"/>
            <w:r w:rsidRPr="0078744B">
              <w:rPr>
                <w:sz w:val="28"/>
                <w:szCs w:val="28"/>
              </w:rPr>
              <w:t xml:space="preserve"> КЦ")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02 2 00 00000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"Развитие туризма в Шенкурском муниципальном округе"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02 2 00 80400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сфере культуры и искусства</w:t>
            </w:r>
          </w:p>
        </w:tc>
      </w:tr>
      <w:tr w:rsidR="001845D9" w:rsidRPr="0078744B" w:rsidTr="00357429">
        <w:trPr>
          <w:trHeight w:val="6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02 3 00 00000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"Повышение пожарной безопасности в муниципальных учреждениях культуры, антитеррористическая защищенность объектов культуры"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02 3 00 80100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обеспечение деятельности подведомственных учреждений</w:t>
            </w:r>
          </w:p>
        </w:tc>
      </w:tr>
      <w:tr w:rsidR="001845D9" w:rsidRPr="0078744B" w:rsidTr="00357429">
        <w:trPr>
          <w:trHeight w:val="52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02 3 00 80110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78744B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1845D9" w:rsidRPr="0078744B" w:rsidTr="00357429">
        <w:trPr>
          <w:trHeight w:val="9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03 0 00 00000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жилищной, коммунальной и инженерной инфраструктуры и повышение экологической безопасности на территории Шенкурского муниципального округа"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03 0 00 83300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Взносы на капитальный ремонт общего имущества в многоквартирных домах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03 0 00 80600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области жилищного хозяйства</w:t>
            </w:r>
          </w:p>
        </w:tc>
      </w:tr>
      <w:tr w:rsidR="001845D9" w:rsidRPr="0078744B" w:rsidTr="00357429">
        <w:trPr>
          <w:trHeight w:val="3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03 0 00 80610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03 0 00 80620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1845D9" w:rsidRPr="0078744B" w:rsidTr="00357429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03 0 00 83320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Организация уличного освещения</w:t>
            </w:r>
          </w:p>
        </w:tc>
      </w:tr>
      <w:tr w:rsidR="00632BB2" w:rsidRPr="0078744B" w:rsidTr="00357429">
        <w:trPr>
          <w:trHeight w:val="82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2BB2" w:rsidRPr="0078744B" w:rsidRDefault="00632BB2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03 0 00 Э8160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BB2" w:rsidRPr="0078744B" w:rsidRDefault="00632BB2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1845D9" w:rsidRPr="0078744B" w:rsidTr="00357429">
        <w:trPr>
          <w:trHeight w:val="82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04 0 00 00000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физической культуры, спорта и повышение эффективности реализации молодежной политики в Шенкурском муниципальном округе"</w:t>
            </w:r>
          </w:p>
        </w:tc>
      </w:tr>
      <w:tr w:rsidR="001845D9" w:rsidRPr="0078744B" w:rsidTr="00357429">
        <w:trPr>
          <w:trHeight w:val="55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04 1 00 00000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"Развитие физической культуры и спорта в Шенкурском муниципальном округе"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04 1 00 85410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области физической культуры и спорта</w:t>
            </w:r>
          </w:p>
        </w:tc>
      </w:tr>
      <w:tr w:rsidR="001845D9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04 2 00 00000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"Молодёжь Шенкурского муниципального округа"</w:t>
            </w:r>
          </w:p>
        </w:tc>
      </w:tr>
      <w:tr w:rsidR="001845D9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04 2 00 80420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сфере патриотического воспитания граждан и  молодежной политики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04 2 00 L2991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федеральной целевой программы "Увековечение памяти погибших при защите Отечества на 2019 – 2024 годы"</w:t>
            </w:r>
          </w:p>
        </w:tc>
      </w:tr>
      <w:tr w:rsidR="001845D9" w:rsidRPr="0078744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04 2 00 S6910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содействию трудоустройству несовершеннолетних граждан на территории Архангельской области</w:t>
            </w:r>
          </w:p>
        </w:tc>
      </w:tr>
      <w:tr w:rsidR="001845D9" w:rsidRPr="0078744B" w:rsidTr="00357429">
        <w:trPr>
          <w:trHeight w:val="84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05 0 00 00000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"Профилактика безнадзорности и правонарушений среди несовершеннолетних в Шенкурском муниципальном округе"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05 0 00 80450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области образования</w:t>
            </w:r>
          </w:p>
        </w:tc>
      </w:tr>
      <w:tr w:rsidR="001845D9" w:rsidRPr="0078744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05 0 00 80480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</w:tr>
      <w:tr w:rsidR="001845D9" w:rsidRPr="0078744B" w:rsidTr="00357429">
        <w:trPr>
          <w:trHeight w:val="84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06 0 00 00000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дорожного хозяйства и транспортной системы в Шенкурском муниципальном округе"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06 0 00 83100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Капитальный ремонт, ремонт и содержание автомобильных дорог общего пользования  местного значения  в границах муниципального округа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06 0 00 86360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Организация транспортного обслуживания населения на пассажирских муниципальных маршрутах автомобильного транспорта (бюджет округа)</w:t>
            </w:r>
          </w:p>
        </w:tc>
      </w:tr>
      <w:tr w:rsidR="00E93149" w:rsidRPr="0078744B" w:rsidTr="00357429">
        <w:trPr>
          <w:trHeight w:val="6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149" w:rsidRPr="0078744B" w:rsidRDefault="00E9314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06 0 00 Э8160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149" w:rsidRPr="0078744B" w:rsidRDefault="00E9314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1845D9" w:rsidRPr="0078744B" w:rsidTr="00357429">
        <w:trPr>
          <w:trHeight w:val="6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06 0 00 S6360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Организация транспортного обслуживания населения на пассажирских муниципальных маршрутах автомобильного транспорта</w:t>
            </w:r>
          </w:p>
        </w:tc>
      </w:tr>
      <w:tr w:rsidR="00E93149" w:rsidRPr="0078744B" w:rsidTr="00357429">
        <w:trPr>
          <w:trHeight w:val="9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3149" w:rsidRPr="0078744B" w:rsidRDefault="00E9314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06 0 00 S8896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149" w:rsidRPr="0078744B" w:rsidRDefault="00E9314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"Ремонт дороги, строительство моста через овраг")</w:t>
            </w:r>
          </w:p>
        </w:tc>
      </w:tr>
      <w:tr w:rsidR="001845D9" w:rsidRPr="0078744B" w:rsidTr="00357429">
        <w:trPr>
          <w:trHeight w:val="9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07 0 00 00000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"Энергосбережение и повышение энергетической эффективности Шенкурского муниципального округа"</w:t>
            </w:r>
          </w:p>
        </w:tc>
      </w:tr>
      <w:tr w:rsidR="004E7F2B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F2B" w:rsidRPr="0078744B" w:rsidRDefault="004E7F2B" w:rsidP="004E7F2B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07 0 00 09505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F2B" w:rsidRPr="0078744B" w:rsidRDefault="004E7F2B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Модернизация объектов коммунальной инфраструктуры за счет средств, поступивших от публично-правовой компании "Фонд развития территорий"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07 0 00 67486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Модернизация объектов коммунальной инфраструктуры за счет средств, поступивших от публично-правовой компании "Фонд развития территорий"</w:t>
            </w:r>
          </w:p>
        </w:tc>
      </w:tr>
      <w:tr w:rsidR="004E7F2B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F2B" w:rsidRPr="0078744B" w:rsidRDefault="004E7F2B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07 0 00 81400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F2B" w:rsidRPr="0078744B" w:rsidRDefault="004E7F2B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Резервный фонд администрации Шенкурского муниципального округа</w:t>
            </w:r>
          </w:p>
        </w:tc>
      </w:tr>
      <w:tr w:rsidR="004E7F2B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F2B" w:rsidRPr="0078744B" w:rsidRDefault="004E7F2B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07 0 00 Э8160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F2B" w:rsidRPr="0078744B" w:rsidRDefault="004E7F2B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07 0 00 S7487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Модернизация коммунальной инфраструктуры за счет средств бюджетов субъектов Российской Федерации</w:t>
            </w:r>
          </w:p>
        </w:tc>
      </w:tr>
      <w:tr w:rsidR="004E7F2B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7F2B" w:rsidRPr="0078744B" w:rsidRDefault="004E7F2B" w:rsidP="004E7F2B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07 0 00 S9605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7F2B" w:rsidRPr="0078744B" w:rsidRDefault="004E7F2B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Модернизация объектов коммунальной инфраструктуры за счет средств бюджетов субъектов Российской Федерации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"Формирование современной городской среды Шенкурского муниципального округа"</w:t>
            </w:r>
          </w:p>
        </w:tc>
      </w:tr>
      <w:tr w:rsidR="001845D9" w:rsidRPr="0078744B" w:rsidTr="00357429">
        <w:trPr>
          <w:trHeight w:val="6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Подпрограмма "Формирование современной городской среды Шенкурского муниципального округа" </w:t>
            </w:r>
          </w:p>
        </w:tc>
      </w:tr>
      <w:tr w:rsidR="005F7FFC" w:rsidRPr="0078744B" w:rsidTr="00357429">
        <w:trPr>
          <w:trHeight w:val="4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FFC" w:rsidRPr="0078744B" w:rsidRDefault="005F7FFC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00 Э4950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FFC" w:rsidRPr="0078744B" w:rsidRDefault="005F7FFC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Мероприятия по проведению информационного освещения всероссийского </w:t>
            </w:r>
            <w:proofErr w:type="spellStart"/>
            <w:r w:rsidRPr="0078744B">
              <w:rPr>
                <w:sz w:val="28"/>
                <w:szCs w:val="28"/>
              </w:rPr>
              <w:t>онлайн-голосования</w:t>
            </w:r>
            <w:proofErr w:type="spellEnd"/>
            <w:r w:rsidRPr="0078744B">
              <w:rPr>
                <w:sz w:val="28"/>
                <w:szCs w:val="28"/>
              </w:rPr>
              <w:t xml:space="preserve"> по выбору общественных территорий, планируемых к благоустройству на территории Архангельской области</w:t>
            </w:r>
          </w:p>
        </w:tc>
      </w:tr>
      <w:tr w:rsidR="005F7FFC" w:rsidRPr="0078744B" w:rsidTr="00357429">
        <w:trPr>
          <w:trHeight w:val="4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FFC" w:rsidRPr="0078744B" w:rsidRDefault="005F7FFC" w:rsidP="005F7FFC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00 Э8160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FFC" w:rsidRPr="0078744B" w:rsidRDefault="005F7FFC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1845D9" w:rsidRPr="0078744B" w:rsidTr="00357429">
        <w:trPr>
          <w:trHeight w:val="4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00 S8400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Проведение комплексных кадастровых работ </w:t>
            </w:r>
          </w:p>
        </w:tc>
      </w:tr>
      <w:tr w:rsidR="005F7FFC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FFC" w:rsidRPr="0078744B" w:rsidRDefault="005F7FFC" w:rsidP="005F7FFC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00 S8897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FFC" w:rsidRPr="0078744B" w:rsidRDefault="005F7FFC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"Безопасный город")</w:t>
            </w:r>
          </w:p>
        </w:tc>
      </w:tr>
      <w:tr w:rsidR="005F7FFC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FFC" w:rsidRPr="0078744B" w:rsidRDefault="005F7FFC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00 S8898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FFC" w:rsidRPr="0078744B" w:rsidRDefault="005F7FFC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 (реализация проекта "Сохраним чистоту Земли родной")</w:t>
            </w:r>
          </w:p>
        </w:tc>
      </w:tr>
      <w:tr w:rsidR="005F7FFC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FFC" w:rsidRPr="0078744B" w:rsidRDefault="005F7FFC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00 S8899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FFC" w:rsidRPr="0078744B" w:rsidRDefault="005F7FFC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Развитие инициативных проектов в рамках регионального проекта "Комфортное Поморье" (реализация проекта "Обустройство уличного освещения </w:t>
            </w:r>
            <w:proofErr w:type="spellStart"/>
            <w:r w:rsidRPr="0078744B">
              <w:rPr>
                <w:sz w:val="28"/>
                <w:szCs w:val="28"/>
              </w:rPr>
              <w:t>д</w:t>
            </w:r>
            <w:proofErr w:type="gramStart"/>
            <w:r w:rsidRPr="0078744B">
              <w:rPr>
                <w:sz w:val="28"/>
                <w:szCs w:val="28"/>
              </w:rPr>
              <w:t>.В</w:t>
            </w:r>
            <w:proofErr w:type="gramEnd"/>
            <w:r w:rsidRPr="0078744B">
              <w:rPr>
                <w:sz w:val="28"/>
                <w:szCs w:val="28"/>
              </w:rPr>
              <w:t>ласьевская</w:t>
            </w:r>
            <w:proofErr w:type="spellEnd"/>
            <w:r w:rsidRPr="0078744B">
              <w:rPr>
                <w:sz w:val="28"/>
                <w:szCs w:val="28"/>
              </w:rPr>
              <w:t>")</w:t>
            </w:r>
          </w:p>
        </w:tc>
      </w:tr>
      <w:tr w:rsidR="001845D9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F2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</w:tr>
      <w:tr w:rsidR="001845D9" w:rsidRPr="0078744B" w:rsidTr="00357429">
        <w:trPr>
          <w:trHeight w:val="43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1 F2 55550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программ формирования современной городской среды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08 2 00 00000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"Охрана окружающей среды и безопасного обращения с отходами производства и потребления Шенкурского муниципального округа"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08 2 00 86650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Содержание мест (площадок) накопления твердых коммунальных отходов </w:t>
            </w:r>
          </w:p>
        </w:tc>
      </w:tr>
      <w:tr w:rsidR="001845D9" w:rsidRPr="0078744B" w:rsidTr="00357429">
        <w:trPr>
          <w:trHeight w:val="6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08 2 00 86740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в сфере обращения с отходами производства и потребления, в том числе с твердыми коммунальными отходами (бюджет округа)</w:t>
            </w:r>
          </w:p>
        </w:tc>
      </w:tr>
      <w:tr w:rsidR="001845D9" w:rsidRPr="0078744B" w:rsidTr="00357429">
        <w:trPr>
          <w:trHeight w:val="6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08 2 00 S6740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в сфере обращения с отходами производства и потребления, в том числе с твердыми коммунальными отходами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09 0 00 00000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территориального общественного самоуправления в Шенкурском муниципальном округе"</w:t>
            </w:r>
          </w:p>
        </w:tc>
      </w:tr>
      <w:tr w:rsidR="001845D9" w:rsidRPr="0078744B" w:rsidTr="00357429">
        <w:trPr>
          <w:trHeight w:val="48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09 0 00 S8420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Поддержка территориального общественного самоуправления </w:t>
            </w:r>
          </w:p>
        </w:tc>
      </w:tr>
      <w:tr w:rsidR="00A01C71" w:rsidRPr="0078744B" w:rsidTr="00357429">
        <w:trPr>
          <w:trHeight w:val="6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C71" w:rsidRPr="0078744B" w:rsidRDefault="00A01C7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09 0 00 S8890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C71" w:rsidRPr="0078744B" w:rsidRDefault="00A01C7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Развитие инициативных проектов в рамках регионального проекта "Комфортное Поморье"</w:t>
            </w:r>
          </w:p>
        </w:tc>
      </w:tr>
      <w:tr w:rsidR="001845D9" w:rsidRPr="0078744B" w:rsidTr="00357429">
        <w:trPr>
          <w:trHeight w:val="6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10 0 00 00000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Муниципальная программа Шенкурского муниципального округа Архангельской области "Чистая вода" </w:t>
            </w:r>
          </w:p>
        </w:tc>
      </w:tr>
      <w:tr w:rsidR="001845D9" w:rsidRPr="0078744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10 0 00 S6640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Разработка проектно-сметной документации для строительства и реконструкции (модернизации) объектов питьевого водоснабжения</w:t>
            </w:r>
          </w:p>
        </w:tc>
      </w:tr>
      <w:tr w:rsidR="001845D9" w:rsidRPr="0078744B" w:rsidTr="00357429">
        <w:trPr>
          <w:trHeight w:val="2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10 0 F5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Федеральный проект "Чистая вода"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10 0 F5 52430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11 0 00 00000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 "Комплексное развитие сельских территорий Шенкурского муниципального округа"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11 0 00 L576</w:t>
            </w:r>
            <w:r w:rsidR="00A01C71" w:rsidRPr="0078744B">
              <w:rPr>
                <w:sz w:val="28"/>
                <w:szCs w:val="28"/>
              </w:rPr>
              <w:t>Л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Обеспечение комплексного развития сельских территорий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12 0 00 00000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</w:t>
            </w:r>
            <w:proofErr w:type="spellStart"/>
            <w:r w:rsidRPr="0078744B">
              <w:rPr>
                <w:sz w:val="28"/>
                <w:szCs w:val="28"/>
              </w:rPr>
              <w:t>Поддержака</w:t>
            </w:r>
            <w:proofErr w:type="spellEnd"/>
            <w:r w:rsidRPr="0078744B">
              <w:rPr>
                <w:sz w:val="28"/>
                <w:szCs w:val="28"/>
              </w:rPr>
              <w:t xml:space="preserve"> и развитие агропромышленного комплекса Шенкурского муниципального округа"</w:t>
            </w:r>
          </w:p>
        </w:tc>
      </w:tr>
      <w:tr w:rsidR="001845D9" w:rsidRPr="0078744B" w:rsidTr="00357429">
        <w:trPr>
          <w:trHeight w:val="4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12 0 00 L5991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Подготовка проектов межевания земельных участков и проведение кадастровых работ</w:t>
            </w:r>
          </w:p>
        </w:tc>
      </w:tr>
      <w:tr w:rsidR="001845D9" w:rsidRPr="0078744B" w:rsidTr="00357429">
        <w:trPr>
          <w:trHeight w:val="144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13 0 00 00000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 Архангельской области"</w:t>
            </w:r>
          </w:p>
        </w:tc>
      </w:tr>
      <w:tr w:rsidR="001845D9" w:rsidRPr="0078744B" w:rsidTr="00357429">
        <w:trPr>
          <w:trHeight w:val="6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13 1 00 00000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"Ремонт источников наружного противопожарного водоснабжения, обеспечение пожарной безопасности"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13 1 00 80110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Мероприятия в сфере энергосбережения, повышения энергетической эффективности и </w:t>
            </w:r>
            <w:proofErr w:type="spellStart"/>
            <w:r w:rsidRPr="0078744B">
              <w:rPr>
                <w:sz w:val="28"/>
                <w:szCs w:val="28"/>
              </w:rPr>
              <w:t>пожаробезопасности</w:t>
            </w:r>
            <w:proofErr w:type="spellEnd"/>
          </w:p>
        </w:tc>
      </w:tr>
      <w:tr w:rsidR="00A01C71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C71" w:rsidRPr="0078744B" w:rsidRDefault="00A01C71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13 1 00 Э8160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C71" w:rsidRPr="0078744B" w:rsidRDefault="00A01C71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Реализация мероприятий по </w:t>
            </w:r>
            <w:proofErr w:type="spellStart"/>
            <w:proofErr w:type="gramStart"/>
            <w:r w:rsidRPr="0078744B">
              <w:rPr>
                <w:sz w:val="28"/>
                <w:szCs w:val="28"/>
              </w:rPr>
              <w:t>по</w:t>
            </w:r>
            <w:proofErr w:type="spellEnd"/>
            <w:proofErr w:type="gramEnd"/>
            <w:r w:rsidRPr="0078744B">
              <w:rPr>
                <w:sz w:val="28"/>
                <w:szCs w:val="28"/>
              </w:rPr>
              <w:t xml:space="preserve"> социально-экономическому развитию муниципальных округов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13 1 00 S6630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Оборудование источников наружного противопожарного водоснабжения</w:t>
            </w:r>
          </w:p>
        </w:tc>
      </w:tr>
      <w:tr w:rsidR="001845D9" w:rsidRPr="0078744B" w:rsidTr="00357429">
        <w:trPr>
          <w:trHeight w:val="46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13 1 00 S6870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Приобретение и установка автономных дымовых пожарных </w:t>
            </w:r>
            <w:proofErr w:type="spellStart"/>
            <w:r w:rsidRPr="0078744B">
              <w:rPr>
                <w:sz w:val="28"/>
                <w:szCs w:val="28"/>
              </w:rPr>
              <w:t>извещателей</w:t>
            </w:r>
            <w:proofErr w:type="spellEnd"/>
          </w:p>
        </w:tc>
      </w:tr>
      <w:tr w:rsidR="001845D9" w:rsidRPr="0078744B" w:rsidTr="00357429">
        <w:trPr>
          <w:trHeight w:val="4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13 2 00 00000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Подпрограмма "Обеспечение безопасности людей на водных объектах"</w:t>
            </w:r>
          </w:p>
        </w:tc>
      </w:tr>
      <w:tr w:rsidR="001845D9" w:rsidRPr="0078744B" w:rsidTr="00357429">
        <w:trPr>
          <w:trHeight w:val="48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13 2 00 81610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по обеспечению безопасности людей на водных объектах</w:t>
            </w:r>
          </w:p>
        </w:tc>
      </w:tr>
      <w:tr w:rsidR="001845D9" w:rsidRPr="0078744B" w:rsidTr="00357429">
        <w:trPr>
          <w:trHeight w:val="9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14 0 00 00000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Муниципальная программа Шенкурского муниципального округа Архангельской области "Развитие малого и среднего предпринимательства на территории Шенкурского муниципального округа"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14 0 00 Л8700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государственных полномочий по формированию торгового реестра</w:t>
            </w:r>
          </w:p>
        </w:tc>
      </w:tr>
      <w:tr w:rsidR="001845D9" w:rsidRPr="0078744B" w:rsidTr="00357429">
        <w:trPr>
          <w:trHeight w:val="6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14 0 00 S8220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Доставка муки и лекарственных сре</w:t>
            </w:r>
            <w:proofErr w:type="gramStart"/>
            <w:r w:rsidRPr="0078744B">
              <w:rPr>
                <w:sz w:val="28"/>
                <w:szCs w:val="28"/>
              </w:rPr>
              <w:t>дств в р</w:t>
            </w:r>
            <w:proofErr w:type="gramEnd"/>
            <w:r w:rsidRPr="0078744B">
              <w:rPr>
                <w:sz w:val="28"/>
                <w:szCs w:val="28"/>
              </w:rPr>
              <w:t>айоны Крайнего Севера и приравненные к ним местности с ограниченными сроками завоза грузов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41 0 00 00000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Глава Шенкурского муниципального округа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41 0 00 80010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42 0 00 00000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Обеспечение деятельности Собрания депутатов Шенкурского муниципального округа</w:t>
            </w:r>
          </w:p>
        </w:tc>
      </w:tr>
      <w:tr w:rsidR="001845D9" w:rsidRPr="0078744B" w:rsidTr="00357429">
        <w:trPr>
          <w:trHeight w:val="43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42 1 00 00000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Председатель Собрания депутатов Шенкурского муниципального округа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42 1 00 80010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1845D9" w:rsidRPr="0078744B" w:rsidTr="00357429">
        <w:trPr>
          <w:trHeight w:val="48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42 2 00 00000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Собрание депутатов Шенкурского муниципального округа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42 2 00 80010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43 0 00 00000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Обеспечение деятельности контрольно-счетной комиссии Шенкурского муниципального округа </w:t>
            </w:r>
          </w:p>
        </w:tc>
      </w:tr>
      <w:tr w:rsidR="001845D9" w:rsidRPr="0078744B" w:rsidTr="00357429">
        <w:trPr>
          <w:trHeight w:val="46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43 1 00 00000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Председатель контрольно-счетной комиссии </w:t>
            </w:r>
          </w:p>
        </w:tc>
      </w:tr>
      <w:tr w:rsidR="001845D9" w:rsidRPr="0078744B" w:rsidTr="00357429">
        <w:trPr>
          <w:trHeight w:val="45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43 1 00 80010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1845D9" w:rsidRPr="0078744B" w:rsidTr="00357429">
        <w:trPr>
          <w:trHeight w:val="46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43 2 00 00000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Контрольно-счетная  комиссия Шенкурского муниципального округа </w:t>
            </w:r>
          </w:p>
        </w:tc>
      </w:tr>
      <w:tr w:rsidR="001845D9" w:rsidRPr="0078744B" w:rsidTr="00357429">
        <w:trPr>
          <w:trHeight w:val="48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43 2 00 80010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1845D9" w:rsidRPr="0078744B" w:rsidTr="00357429">
        <w:trPr>
          <w:trHeight w:val="6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44 0 00 00000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Обеспечение деятельности исполнительных органов Шенкурского муниципального округа</w:t>
            </w:r>
          </w:p>
        </w:tc>
      </w:tr>
      <w:tr w:rsidR="001845D9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44 0 00 80010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органов местного самоуправления и обеспечение их функций</w:t>
            </w:r>
          </w:p>
        </w:tc>
      </w:tr>
      <w:tr w:rsidR="001845D9" w:rsidRPr="0078744B" w:rsidTr="00357429">
        <w:trPr>
          <w:trHeight w:val="57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44 0 00 Л8690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44 0 00 Л8710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государственных полномочий в сфере охраны труда</w:t>
            </w:r>
          </w:p>
        </w:tc>
      </w:tr>
      <w:tr w:rsidR="001845D9" w:rsidRPr="0078744B" w:rsidTr="00357429">
        <w:trPr>
          <w:trHeight w:val="112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44 0 00 Л8791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созданию муниципальных комиссий по делам несовершеннолетних и защите их прав</w:t>
            </w:r>
          </w:p>
        </w:tc>
      </w:tr>
      <w:tr w:rsidR="001845D9" w:rsidRPr="0078744B" w:rsidTr="00357429">
        <w:trPr>
          <w:trHeight w:val="85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44 0 00 Л8792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по организации и осуществлению деятельности по опеке и попечительству</w:t>
            </w:r>
          </w:p>
        </w:tc>
      </w:tr>
      <w:tr w:rsidR="001845D9" w:rsidRPr="0078744B" w:rsidTr="00357429">
        <w:trPr>
          <w:trHeight w:val="84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44 0 00 Л8793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переданных органам местного самоуправления муниципальных образований Архангельской области государственных полномочий Архангельской области в сфере административных правонарушений</w:t>
            </w:r>
          </w:p>
        </w:tc>
      </w:tr>
      <w:tr w:rsidR="001845D9" w:rsidRPr="0078744B" w:rsidTr="00357429">
        <w:trPr>
          <w:trHeight w:val="61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45 0 00 00000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1845D9" w:rsidRPr="0078744B" w:rsidTr="00357429">
        <w:trPr>
          <w:trHeight w:val="55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45 0 00 81400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Резервный фонд администрации Шенкурского муниципального округа Архангельской области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46 0 00 00000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Проведение выборов</w:t>
            </w:r>
          </w:p>
        </w:tc>
      </w:tr>
      <w:tr w:rsidR="001845D9" w:rsidRPr="0078744B" w:rsidTr="00357429">
        <w:trPr>
          <w:trHeight w:val="54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46 0 00 81200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Проведение выборов в Собрание депутатов Шенкурского муниципального округа Архангельской области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47 0 00 00000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Оценка недвижимости и регулирование отношений по  муниципальной собственности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47 0 00 81170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на содержание и ремонт имущества казны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47 0 00 81180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Инвентаризация и оценка муниципального имущества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47 0 00 81190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Расходы по реализации имущества казны</w:t>
            </w:r>
          </w:p>
        </w:tc>
      </w:tr>
      <w:tr w:rsidR="001845D9" w:rsidRPr="0078744B" w:rsidTr="00357429">
        <w:trPr>
          <w:trHeight w:val="57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48 0 00 00000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функций органов местного самоуправления, связанных с общегосударственным управлением</w:t>
            </w:r>
          </w:p>
        </w:tc>
      </w:tr>
      <w:tr w:rsidR="001845D9" w:rsidRPr="0078744B" w:rsidTr="00357429">
        <w:trPr>
          <w:trHeight w:val="6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48 0 00 Э8160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мероприятий по социально-экономическому развитию муниципальных округов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49 0 00 00000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</w:tr>
      <w:tr w:rsidR="001845D9" w:rsidRPr="0078744B" w:rsidTr="00357429">
        <w:trPr>
          <w:trHeight w:val="63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49 0 00 51181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49 0 00 51201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1845D9" w:rsidRPr="0078744B" w:rsidTr="00357429">
        <w:trPr>
          <w:trHeight w:val="6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50 0 00 00000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Реализация функций органов местного самоуправления в области национальной экономики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50 0 00 80500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51 0 00 00000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Пенсия за выслугу лет муниципальным служащим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51 0 00 87050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Пенсия за выслугу лет муниципальным служащим  Шенкурского муниципального округа 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54 0 00 00000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proofErr w:type="spellStart"/>
            <w:r w:rsidRPr="0078744B">
              <w:rPr>
                <w:sz w:val="28"/>
                <w:szCs w:val="28"/>
              </w:rPr>
              <w:t>Непрограммные</w:t>
            </w:r>
            <w:proofErr w:type="spellEnd"/>
            <w:r w:rsidRPr="0078744B">
              <w:rPr>
                <w:sz w:val="28"/>
                <w:szCs w:val="28"/>
              </w:rPr>
              <w:t xml:space="preserve"> расходы в области коммунального хозяйства</w:t>
            </w:r>
          </w:p>
        </w:tc>
      </w:tr>
      <w:tr w:rsidR="001845D9" w:rsidRPr="0078744B" w:rsidTr="00357429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54 0 00 80610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1845D9" w:rsidRPr="0078744B" w:rsidTr="00357429">
        <w:trPr>
          <w:trHeight w:val="48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55 0 00 00000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proofErr w:type="spellStart"/>
            <w:r w:rsidRPr="0078744B">
              <w:rPr>
                <w:sz w:val="28"/>
                <w:szCs w:val="28"/>
              </w:rPr>
              <w:t>Непрограммные</w:t>
            </w:r>
            <w:proofErr w:type="spellEnd"/>
            <w:r w:rsidRPr="0078744B">
              <w:rPr>
                <w:sz w:val="28"/>
                <w:szCs w:val="28"/>
              </w:rPr>
              <w:t xml:space="preserve"> расходы в области благоустройства</w:t>
            </w:r>
          </w:p>
        </w:tc>
      </w:tr>
      <w:tr w:rsidR="001845D9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55 0 00 80620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Мероприятия в области благоустройства</w:t>
            </w:r>
          </w:p>
        </w:tc>
      </w:tr>
      <w:tr w:rsidR="001845D9" w:rsidRPr="0078744B" w:rsidTr="00357429">
        <w:trPr>
          <w:trHeight w:val="39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55 0 00 80630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Организация ритуальных услуг и содержание мест захоронения</w:t>
            </w:r>
          </w:p>
        </w:tc>
      </w:tr>
      <w:tr w:rsidR="00157407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407" w:rsidRPr="0078744B" w:rsidRDefault="00157407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56 0 00 00000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407" w:rsidRPr="0078744B" w:rsidRDefault="00157407" w:rsidP="00F56A65">
            <w:pPr>
              <w:rPr>
                <w:sz w:val="28"/>
                <w:szCs w:val="28"/>
              </w:rPr>
            </w:pPr>
            <w:proofErr w:type="spellStart"/>
            <w:r w:rsidRPr="0078744B">
              <w:rPr>
                <w:sz w:val="28"/>
                <w:szCs w:val="28"/>
              </w:rPr>
              <w:t>Непрограммные</w:t>
            </w:r>
            <w:proofErr w:type="spellEnd"/>
            <w:r w:rsidRPr="0078744B">
              <w:rPr>
                <w:sz w:val="28"/>
                <w:szCs w:val="28"/>
              </w:rPr>
              <w:t xml:space="preserve"> расходы в области дорожного хозяйства</w:t>
            </w:r>
          </w:p>
        </w:tc>
      </w:tr>
      <w:tr w:rsidR="00157407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407" w:rsidRPr="0078744B" w:rsidRDefault="00157407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56 0 00 80030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407" w:rsidRPr="0078744B" w:rsidRDefault="00157407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Прочие выплаты по обязательствам муниципального образования</w:t>
            </w:r>
          </w:p>
        </w:tc>
      </w:tr>
      <w:tr w:rsidR="001845D9" w:rsidRPr="0078744B" w:rsidTr="00357429">
        <w:trPr>
          <w:trHeight w:val="4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58 0 00 00000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Выплаты вознаграждений профессиональным опекунам</w:t>
            </w:r>
          </w:p>
        </w:tc>
      </w:tr>
      <w:tr w:rsidR="001845D9" w:rsidRPr="0078744B" w:rsidTr="00357429">
        <w:trPr>
          <w:trHeight w:val="5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58 0 00 Л8730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Осуществление государственных полномочий по выплате вознаграждений профессиональным опекунам</w:t>
            </w:r>
          </w:p>
        </w:tc>
      </w:tr>
      <w:tr w:rsidR="001845D9" w:rsidRPr="0078744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60 0 00 00000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Резервные средства</w:t>
            </w:r>
          </w:p>
        </w:tc>
      </w:tr>
      <w:tr w:rsidR="001845D9" w:rsidRPr="0078744B" w:rsidTr="00357429">
        <w:trPr>
          <w:trHeight w:val="88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60 0 00 80120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Резервные средства на финансовое обеспечение повышения средней заработной платы отдельных категорий работников в целях реализации указов Президента Российской Федерации от 7 мая 2012 года</w:t>
            </w:r>
            <w:r w:rsidR="006B273B">
              <w:rPr>
                <w:sz w:val="28"/>
                <w:szCs w:val="28"/>
              </w:rPr>
              <w:t xml:space="preserve">   </w:t>
            </w:r>
            <w:r w:rsidRPr="0078744B">
              <w:rPr>
                <w:sz w:val="28"/>
                <w:szCs w:val="28"/>
              </w:rPr>
              <w:t xml:space="preserve"> № 597, от 1 июня 2012 года № 761</w:t>
            </w:r>
          </w:p>
        </w:tc>
      </w:tr>
      <w:tr w:rsidR="001845D9" w:rsidRPr="0078744B" w:rsidTr="00357429">
        <w:trPr>
          <w:trHeight w:val="6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60 0 00 80130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Резервные средства на финансовое обеспечение финансирования расходов по оплате коммунальных услуг муниципальных бюджетных учреждений и органов местного самоуправления</w:t>
            </w:r>
          </w:p>
        </w:tc>
      </w:tr>
      <w:tr w:rsidR="001845D9" w:rsidRPr="0078744B" w:rsidTr="00357429">
        <w:trPr>
          <w:trHeight w:val="5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60 0 00 80200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Резервные средства на обеспечение </w:t>
            </w:r>
            <w:proofErr w:type="spellStart"/>
            <w:r w:rsidRPr="0078744B">
              <w:rPr>
                <w:sz w:val="28"/>
                <w:szCs w:val="28"/>
              </w:rPr>
              <w:t>софинансирования</w:t>
            </w:r>
            <w:proofErr w:type="spellEnd"/>
            <w:r w:rsidRPr="0078744B">
              <w:rPr>
                <w:sz w:val="28"/>
                <w:szCs w:val="28"/>
              </w:rPr>
              <w:t xml:space="preserve"> отдельных мероприятий государственных, муниципальных программ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60 0 00 81410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ED700D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Резервные </w:t>
            </w:r>
            <w:proofErr w:type="gramStart"/>
            <w:r w:rsidRPr="0078744B">
              <w:rPr>
                <w:sz w:val="28"/>
                <w:szCs w:val="28"/>
              </w:rPr>
              <w:t>средства</w:t>
            </w:r>
            <w:proofErr w:type="gramEnd"/>
            <w:r w:rsidRPr="0078744B">
              <w:rPr>
                <w:sz w:val="28"/>
                <w:szCs w:val="28"/>
              </w:rPr>
              <w:t xml:space="preserve"> на финансовое обеспечение</w:t>
            </w:r>
            <w:r w:rsidR="001845D9" w:rsidRPr="0078744B">
              <w:rPr>
                <w:sz w:val="28"/>
                <w:szCs w:val="28"/>
              </w:rPr>
              <w:t xml:space="preserve"> выплаты заработной платы исходя из минимального размера оплаты труда</w:t>
            </w:r>
          </w:p>
        </w:tc>
      </w:tr>
      <w:tr w:rsidR="001845D9" w:rsidRPr="0078744B" w:rsidTr="00357429">
        <w:trPr>
          <w:trHeight w:val="40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60 0 00 81430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Резервные средства на финансовое обеспечение выполнения судебных актов по обращению взыскания на средства бюджета Шенкурского муниципального округа Архангельской области и исполнительского сбора по исполнительным производствам</w:t>
            </w:r>
          </w:p>
        </w:tc>
      </w:tr>
      <w:tr w:rsidR="00F763C4" w:rsidRPr="0078744B" w:rsidTr="00357429">
        <w:trPr>
          <w:trHeight w:val="3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3C4" w:rsidRPr="0078744B" w:rsidRDefault="00F763C4" w:rsidP="00F763C4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62 0 00 00000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3C4" w:rsidRPr="0078744B" w:rsidRDefault="00F763C4" w:rsidP="00F763C4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Меры социальной поддержки </w:t>
            </w:r>
            <w:proofErr w:type="gramStart"/>
            <w:r w:rsidRPr="0078744B">
              <w:rPr>
                <w:sz w:val="28"/>
                <w:szCs w:val="28"/>
              </w:rPr>
              <w:t>отдельным</w:t>
            </w:r>
            <w:proofErr w:type="gramEnd"/>
            <w:r w:rsidRPr="0078744B">
              <w:rPr>
                <w:sz w:val="28"/>
                <w:szCs w:val="28"/>
              </w:rPr>
              <w:t xml:space="preserve"> </w:t>
            </w:r>
          </w:p>
          <w:p w:rsidR="00F763C4" w:rsidRPr="0078744B" w:rsidRDefault="00F763C4" w:rsidP="00F763C4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 xml:space="preserve">категориям граждан, проживающим на территории </w:t>
            </w:r>
          </w:p>
          <w:p w:rsidR="00F763C4" w:rsidRPr="0078744B" w:rsidRDefault="00F763C4" w:rsidP="00F763C4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Шенкурского муниципального округа</w:t>
            </w:r>
          </w:p>
        </w:tc>
      </w:tr>
      <w:tr w:rsidR="00F763C4" w:rsidRPr="0078744B" w:rsidTr="00357429">
        <w:trPr>
          <w:trHeight w:val="3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3C4" w:rsidRPr="0078744B" w:rsidRDefault="00F763C4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62 0 00 87030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3C4" w:rsidRPr="0078744B" w:rsidRDefault="00F763C4" w:rsidP="00F56A65">
            <w:pPr>
              <w:rPr>
                <w:sz w:val="28"/>
                <w:szCs w:val="28"/>
              </w:rPr>
            </w:pPr>
            <w:proofErr w:type="gramStart"/>
            <w:r w:rsidRPr="0078744B">
              <w:rPr>
                <w:sz w:val="28"/>
                <w:szCs w:val="28"/>
              </w:rPr>
              <w:t>Разовая выплата социальной поддержки одному из членов семьи в случае гибели (смерти) при исполнении обязанностей военной службы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</w:t>
            </w:r>
            <w:proofErr w:type="gramEnd"/>
            <w:r w:rsidRPr="0078744B">
              <w:rPr>
                <w:sz w:val="28"/>
                <w:szCs w:val="28"/>
              </w:rPr>
              <w:t xml:space="preserve"> </w:t>
            </w:r>
            <w:proofErr w:type="gramStart"/>
            <w:r w:rsidRPr="0078744B">
              <w:rPr>
                <w:sz w:val="28"/>
                <w:szCs w:val="28"/>
              </w:rPr>
              <w:t xml:space="preserve">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</w:t>
            </w:r>
            <w:r w:rsidRPr="0078744B">
              <w:rPr>
                <w:sz w:val="28"/>
                <w:szCs w:val="28"/>
              </w:rPr>
              <w:lastRenderedPageBreak/>
              <w:t>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F763C4" w:rsidRPr="0078744B" w:rsidTr="00357429">
        <w:trPr>
          <w:trHeight w:val="3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3C4" w:rsidRPr="0078744B" w:rsidRDefault="00F763C4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lastRenderedPageBreak/>
              <w:t>62 0 00 87040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63C4" w:rsidRPr="0078744B" w:rsidRDefault="00F763C4" w:rsidP="00F56A65">
            <w:pPr>
              <w:rPr>
                <w:sz w:val="28"/>
                <w:szCs w:val="28"/>
              </w:rPr>
            </w:pPr>
            <w:proofErr w:type="gramStart"/>
            <w:r w:rsidRPr="0078744B">
              <w:rPr>
                <w:sz w:val="28"/>
                <w:szCs w:val="28"/>
              </w:rPr>
              <w:t>Компенсация части расходов на приобретение топливных дров (или другого печного топлива) одному из членов семьи военнослужащих, лиц, проходящих службу в войсках национальной гвардии Российской Федерации и имеющих специальное звание полиции, принимавших участие в специальной военной операции, на территориях Донецкой Народной Республики, Луганской Народной Республики, Запорожской области, Херсонской области и Украины, лиц, направлявшихся для обеспечения выполнения задач в ходе специальной военной</w:t>
            </w:r>
            <w:proofErr w:type="gramEnd"/>
            <w:r w:rsidRPr="0078744B">
              <w:rPr>
                <w:sz w:val="28"/>
                <w:szCs w:val="28"/>
              </w:rPr>
              <w:t xml:space="preserve"> </w:t>
            </w:r>
            <w:proofErr w:type="gramStart"/>
            <w:r w:rsidRPr="0078744B">
              <w:rPr>
                <w:sz w:val="28"/>
                <w:szCs w:val="28"/>
              </w:rPr>
              <w:t>операции на территориях Донецкой Народной Республики, Луганской Народной Республики, Запорожской области, Херсонской области и Украины с 24 февраля 2022 года, лиц,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"Об объявлении частичной мобилизации в Российской Федерации"</w:t>
            </w:r>
            <w:proofErr w:type="gramEnd"/>
          </w:p>
        </w:tc>
      </w:tr>
      <w:tr w:rsidR="001845D9" w:rsidRPr="0078744B" w:rsidTr="00357429">
        <w:trPr>
          <w:trHeight w:val="34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63 0 00 00000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78744B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Обслуживание по муниципальным заимствованиям</w:t>
            </w:r>
          </w:p>
        </w:tc>
      </w:tr>
      <w:tr w:rsidR="001845D9" w:rsidRPr="003B70AB" w:rsidTr="00357429">
        <w:trPr>
          <w:trHeight w:val="375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D9" w:rsidRPr="0078744B" w:rsidRDefault="001845D9" w:rsidP="00F56A65">
            <w:pPr>
              <w:jc w:val="center"/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63 0 00 81300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D9" w:rsidRPr="00AA1C5D" w:rsidRDefault="001845D9" w:rsidP="00F56A65">
            <w:pPr>
              <w:rPr>
                <w:sz w:val="28"/>
                <w:szCs w:val="28"/>
              </w:rPr>
            </w:pPr>
            <w:r w:rsidRPr="0078744B">
              <w:rPr>
                <w:sz w:val="28"/>
                <w:szCs w:val="28"/>
              </w:rPr>
              <w:t>Обслуживание муниципального долга</w:t>
            </w:r>
          </w:p>
        </w:tc>
      </w:tr>
    </w:tbl>
    <w:p w:rsidR="008F6133" w:rsidRPr="00357429" w:rsidRDefault="002D024C" w:rsidP="00357429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3B57C3">
        <w:rPr>
          <w:bCs/>
        </w:rPr>
        <w:tab/>
      </w:r>
      <w:r w:rsidRPr="003B57C3">
        <w:rPr>
          <w:bCs/>
        </w:rPr>
        <w:tab/>
      </w:r>
      <w:r w:rsidRPr="003B57C3">
        <w:rPr>
          <w:bCs/>
          <w:sz w:val="26"/>
          <w:szCs w:val="26"/>
        </w:rPr>
        <w:tab/>
      </w:r>
      <w:r w:rsidRPr="003B57C3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</w:r>
      <w:r w:rsidR="00357429">
        <w:rPr>
          <w:bCs/>
          <w:sz w:val="26"/>
          <w:szCs w:val="26"/>
        </w:rPr>
        <w:t>».</w:t>
      </w:r>
    </w:p>
    <w:sectPr w:rsidR="008F6133" w:rsidRPr="00357429" w:rsidSect="00E4255B">
      <w:pgSz w:w="11906" w:h="16840"/>
      <w:pgMar w:top="1134" w:right="849" w:bottom="993" w:left="1701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73B" w:rsidRDefault="006B273B" w:rsidP="0040180B">
      <w:r>
        <w:separator/>
      </w:r>
    </w:p>
  </w:endnote>
  <w:endnote w:type="continuationSeparator" w:id="1">
    <w:p w:rsidR="006B273B" w:rsidRDefault="006B273B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73B" w:rsidRDefault="006B273B" w:rsidP="0040180B">
      <w:r>
        <w:separator/>
      </w:r>
    </w:p>
  </w:footnote>
  <w:footnote w:type="continuationSeparator" w:id="1">
    <w:p w:rsidR="006B273B" w:rsidRDefault="006B273B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0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1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6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7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18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19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2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3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2"/>
  </w:num>
  <w:num w:numId="2">
    <w:abstractNumId w:val="22"/>
  </w:num>
  <w:num w:numId="3">
    <w:abstractNumId w:val="10"/>
  </w:num>
  <w:num w:numId="4">
    <w:abstractNumId w:val="23"/>
  </w:num>
  <w:num w:numId="5">
    <w:abstractNumId w:val="18"/>
  </w:num>
  <w:num w:numId="6">
    <w:abstractNumId w:val="9"/>
  </w:num>
  <w:num w:numId="7">
    <w:abstractNumId w:val="17"/>
  </w:num>
  <w:num w:numId="8">
    <w:abstractNumId w:val="21"/>
  </w:num>
  <w:num w:numId="9">
    <w:abstractNumId w:val="7"/>
  </w:num>
  <w:num w:numId="10">
    <w:abstractNumId w:val="5"/>
  </w:num>
  <w:num w:numId="11">
    <w:abstractNumId w:val="20"/>
  </w:num>
  <w:num w:numId="12">
    <w:abstractNumId w:val="6"/>
  </w:num>
  <w:num w:numId="13">
    <w:abstractNumId w:val="0"/>
  </w:num>
  <w:num w:numId="14">
    <w:abstractNumId w:val="8"/>
  </w:num>
  <w:num w:numId="15">
    <w:abstractNumId w:val="19"/>
  </w:num>
  <w:num w:numId="16">
    <w:abstractNumId w:val="2"/>
  </w:num>
  <w:num w:numId="17">
    <w:abstractNumId w:val="1"/>
  </w:num>
  <w:num w:numId="18">
    <w:abstractNumId w:val="15"/>
  </w:num>
  <w:num w:numId="19">
    <w:abstractNumId w:val="3"/>
  </w:num>
  <w:num w:numId="20">
    <w:abstractNumId w:val="4"/>
  </w:num>
  <w:num w:numId="21">
    <w:abstractNumId w:val="14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8721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1F6C"/>
    <w:rsid w:val="00002B1B"/>
    <w:rsid w:val="000044D4"/>
    <w:rsid w:val="00007240"/>
    <w:rsid w:val="00014F8B"/>
    <w:rsid w:val="000174F9"/>
    <w:rsid w:val="00021735"/>
    <w:rsid w:val="00024222"/>
    <w:rsid w:val="00026154"/>
    <w:rsid w:val="00026D19"/>
    <w:rsid w:val="00027CBB"/>
    <w:rsid w:val="00030897"/>
    <w:rsid w:val="00031E49"/>
    <w:rsid w:val="00034473"/>
    <w:rsid w:val="000352B9"/>
    <w:rsid w:val="00040780"/>
    <w:rsid w:val="0004108B"/>
    <w:rsid w:val="00041391"/>
    <w:rsid w:val="00046CC7"/>
    <w:rsid w:val="00051EDD"/>
    <w:rsid w:val="00052123"/>
    <w:rsid w:val="0005404B"/>
    <w:rsid w:val="0005424F"/>
    <w:rsid w:val="00054543"/>
    <w:rsid w:val="00054CEB"/>
    <w:rsid w:val="00066CB5"/>
    <w:rsid w:val="000712FC"/>
    <w:rsid w:val="00071A96"/>
    <w:rsid w:val="00073A60"/>
    <w:rsid w:val="00073C41"/>
    <w:rsid w:val="00076C5B"/>
    <w:rsid w:val="000813D5"/>
    <w:rsid w:val="0008463A"/>
    <w:rsid w:val="00084B78"/>
    <w:rsid w:val="00090077"/>
    <w:rsid w:val="00092580"/>
    <w:rsid w:val="0009379B"/>
    <w:rsid w:val="000945DC"/>
    <w:rsid w:val="000951CD"/>
    <w:rsid w:val="00095450"/>
    <w:rsid w:val="00097631"/>
    <w:rsid w:val="000A3845"/>
    <w:rsid w:val="000A64A3"/>
    <w:rsid w:val="000A7E08"/>
    <w:rsid w:val="000B388C"/>
    <w:rsid w:val="000C2375"/>
    <w:rsid w:val="000C383A"/>
    <w:rsid w:val="000D3ECB"/>
    <w:rsid w:val="000E1673"/>
    <w:rsid w:val="000E28E7"/>
    <w:rsid w:val="000E3EFF"/>
    <w:rsid w:val="000F4D01"/>
    <w:rsid w:val="00100F37"/>
    <w:rsid w:val="001054F7"/>
    <w:rsid w:val="00106AD9"/>
    <w:rsid w:val="00107198"/>
    <w:rsid w:val="00111BBB"/>
    <w:rsid w:val="00120B5B"/>
    <w:rsid w:val="00120EB1"/>
    <w:rsid w:val="001277AF"/>
    <w:rsid w:val="0013001C"/>
    <w:rsid w:val="00130F91"/>
    <w:rsid w:val="00131423"/>
    <w:rsid w:val="001327C5"/>
    <w:rsid w:val="00132CF2"/>
    <w:rsid w:val="00134924"/>
    <w:rsid w:val="001367E5"/>
    <w:rsid w:val="001474A0"/>
    <w:rsid w:val="00153E61"/>
    <w:rsid w:val="0015579A"/>
    <w:rsid w:val="0015712E"/>
    <w:rsid w:val="00157407"/>
    <w:rsid w:val="0016166E"/>
    <w:rsid w:val="001644DD"/>
    <w:rsid w:val="001648D6"/>
    <w:rsid w:val="001669AE"/>
    <w:rsid w:val="00171682"/>
    <w:rsid w:val="0017585F"/>
    <w:rsid w:val="0017617E"/>
    <w:rsid w:val="0017679A"/>
    <w:rsid w:val="00180A69"/>
    <w:rsid w:val="00180ED5"/>
    <w:rsid w:val="00182952"/>
    <w:rsid w:val="00183794"/>
    <w:rsid w:val="001845D9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D0084"/>
    <w:rsid w:val="001D0FDA"/>
    <w:rsid w:val="001D10DA"/>
    <w:rsid w:val="001D369D"/>
    <w:rsid w:val="001D5392"/>
    <w:rsid w:val="001D5E39"/>
    <w:rsid w:val="001E1158"/>
    <w:rsid w:val="001E3B3D"/>
    <w:rsid w:val="001E5A51"/>
    <w:rsid w:val="001F04AC"/>
    <w:rsid w:val="001F7538"/>
    <w:rsid w:val="00203E6B"/>
    <w:rsid w:val="00206C50"/>
    <w:rsid w:val="0020793A"/>
    <w:rsid w:val="00207E7A"/>
    <w:rsid w:val="002200E2"/>
    <w:rsid w:val="00223216"/>
    <w:rsid w:val="00227DFE"/>
    <w:rsid w:val="00230944"/>
    <w:rsid w:val="00230A51"/>
    <w:rsid w:val="002312E7"/>
    <w:rsid w:val="00236818"/>
    <w:rsid w:val="00237508"/>
    <w:rsid w:val="00237B9B"/>
    <w:rsid w:val="0024097A"/>
    <w:rsid w:val="00242E07"/>
    <w:rsid w:val="00243DD2"/>
    <w:rsid w:val="002447D1"/>
    <w:rsid w:val="00244B90"/>
    <w:rsid w:val="00244D1E"/>
    <w:rsid w:val="002475AD"/>
    <w:rsid w:val="00250315"/>
    <w:rsid w:val="00250846"/>
    <w:rsid w:val="00253C0D"/>
    <w:rsid w:val="00254B67"/>
    <w:rsid w:val="002552CF"/>
    <w:rsid w:val="00260922"/>
    <w:rsid w:val="00263817"/>
    <w:rsid w:val="00270822"/>
    <w:rsid w:val="0027153D"/>
    <w:rsid w:val="00274DE0"/>
    <w:rsid w:val="00280D11"/>
    <w:rsid w:val="00281E8C"/>
    <w:rsid w:val="00284F2E"/>
    <w:rsid w:val="00287429"/>
    <w:rsid w:val="002900B5"/>
    <w:rsid w:val="00292738"/>
    <w:rsid w:val="00292D84"/>
    <w:rsid w:val="00295330"/>
    <w:rsid w:val="002A2ECE"/>
    <w:rsid w:val="002A3993"/>
    <w:rsid w:val="002A55CF"/>
    <w:rsid w:val="002A5EC0"/>
    <w:rsid w:val="002A78F8"/>
    <w:rsid w:val="002B1A28"/>
    <w:rsid w:val="002B37D0"/>
    <w:rsid w:val="002B5842"/>
    <w:rsid w:val="002C4BCB"/>
    <w:rsid w:val="002C535B"/>
    <w:rsid w:val="002C7B76"/>
    <w:rsid w:val="002D024C"/>
    <w:rsid w:val="002D0DE7"/>
    <w:rsid w:val="002D178B"/>
    <w:rsid w:val="002D7E9D"/>
    <w:rsid w:val="002E0AB3"/>
    <w:rsid w:val="002E19B6"/>
    <w:rsid w:val="002E1CB3"/>
    <w:rsid w:val="002E1D20"/>
    <w:rsid w:val="002E2D09"/>
    <w:rsid w:val="002E485A"/>
    <w:rsid w:val="002E53AE"/>
    <w:rsid w:val="002E6262"/>
    <w:rsid w:val="002E77A2"/>
    <w:rsid w:val="002F31EE"/>
    <w:rsid w:val="002F4633"/>
    <w:rsid w:val="002F63E1"/>
    <w:rsid w:val="002F7030"/>
    <w:rsid w:val="002F77CF"/>
    <w:rsid w:val="003012E3"/>
    <w:rsid w:val="00301E65"/>
    <w:rsid w:val="0030704E"/>
    <w:rsid w:val="00315ECD"/>
    <w:rsid w:val="0031792F"/>
    <w:rsid w:val="0032024D"/>
    <w:rsid w:val="003210A0"/>
    <w:rsid w:val="00323A71"/>
    <w:rsid w:val="00331C4D"/>
    <w:rsid w:val="00333DCA"/>
    <w:rsid w:val="00336F56"/>
    <w:rsid w:val="00340273"/>
    <w:rsid w:val="003468AB"/>
    <w:rsid w:val="003530D3"/>
    <w:rsid w:val="00353E5E"/>
    <w:rsid w:val="00357429"/>
    <w:rsid w:val="003615FB"/>
    <w:rsid w:val="00361C7C"/>
    <w:rsid w:val="0036254D"/>
    <w:rsid w:val="00364231"/>
    <w:rsid w:val="003700D6"/>
    <w:rsid w:val="00370177"/>
    <w:rsid w:val="00372117"/>
    <w:rsid w:val="00372EE3"/>
    <w:rsid w:val="003732E9"/>
    <w:rsid w:val="00374290"/>
    <w:rsid w:val="00375CD3"/>
    <w:rsid w:val="003808E0"/>
    <w:rsid w:val="003817F4"/>
    <w:rsid w:val="00382314"/>
    <w:rsid w:val="003838C3"/>
    <w:rsid w:val="003857FA"/>
    <w:rsid w:val="00387491"/>
    <w:rsid w:val="003874B9"/>
    <w:rsid w:val="00390E40"/>
    <w:rsid w:val="00393E9E"/>
    <w:rsid w:val="00393F3C"/>
    <w:rsid w:val="00394AF1"/>
    <w:rsid w:val="00395A92"/>
    <w:rsid w:val="00395AFD"/>
    <w:rsid w:val="00396475"/>
    <w:rsid w:val="003A7C9F"/>
    <w:rsid w:val="003B4592"/>
    <w:rsid w:val="003B4BC0"/>
    <w:rsid w:val="003B57C3"/>
    <w:rsid w:val="003B7E30"/>
    <w:rsid w:val="003C0A7E"/>
    <w:rsid w:val="003C0F54"/>
    <w:rsid w:val="003C1658"/>
    <w:rsid w:val="003C7D6F"/>
    <w:rsid w:val="003D16E9"/>
    <w:rsid w:val="003D1991"/>
    <w:rsid w:val="003D32FE"/>
    <w:rsid w:val="003E3D1E"/>
    <w:rsid w:val="003F0CA4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5C75"/>
    <w:rsid w:val="004163E7"/>
    <w:rsid w:val="00424744"/>
    <w:rsid w:val="004271DC"/>
    <w:rsid w:val="00433463"/>
    <w:rsid w:val="00436C98"/>
    <w:rsid w:val="004405A5"/>
    <w:rsid w:val="004475EC"/>
    <w:rsid w:val="00447906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1516"/>
    <w:rsid w:val="00482EDC"/>
    <w:rsid w:val="00484023"/>
    <w:rsid w:val="00485B90"/>
    <w:rsid w:val="00487726"/>
    <w:rsid w:val="00497D6F"/>
    <w:rsid w:val="004A0202"/>
    <w:rsid w:val="004A2D04"/>
    <w:rsid w:val="004A3AD6"/>
    <w:rsid w:val="004A537D"/>
    <w:rsid w:val="004A5A6B"/>
    <w:rsid w:val="004A7C14"/>
    <w:rsid w:val="004B1500"/>
    <w:rsid w:val="004B2AB8"/>
    <w:rsid w:val="004B2B24"/>
    <w:rsid w:val="004B3019"/>
    <w:rsid w:val="004B4CB7"/>
    <w:rsid w:val="004B5E35"/>
    <w:rsid w:val="004B6670"/>
    <w:rsid w:val="004B6EE4"/>
    <w:rsid w:val="004B7349"/>
    <w:rsid w:val="004C1811"/>
    <w:rsid w:val="004C1D56"/>
    <w:rsid w:val="004C482C"/>
    <w:rsid w:val="004C64CC"/>
    <w:rsid w:val="004D0796"/>
    <w:rsid w:val="004D2C5F"/>
    <w:rsid w:val="004D4974"/>
    <w:rsid w:val="004D51A2"/>
    <w:rsid w:val="004D5E29"/>
    <w:rsid w:val="004D6096"/>
    <w:rsid w:val="004D72A7"/>
    <w:rsid w:val="004E1BB5"/>
    <w:rsid w:val="004E4622"/>
    <w:rsid w:val="004E5AF0"/>
    <w:rsid w:val="004E5EAE"/>
    <w:rsid w:val="004E743F"/>
    <w:rsid w:val="004E7A0A"/>
    <w:rsid w:val="004E7F2B"/>
    <w:rsid w:val="004F279A"/>
    <w:rsid w:val="00502E69"/>
    <w:rsid w:val="00506AA1"/>
    <w:rsid w:val="0051032F"/>
    <w:rsid w:val="005107F2"/>
    <w:rsid w:val="005202FD"/>
    <w:rsid w:val="005223D6"/>
    <w:rsid w:val="00525EB4"/>
    <w:rsid w:val="00526A7F"/>
    <w:rsid w:val="00527066"/>
    <w:rsid w:val="00527084"/>
    <w:rsid w:val="00531551"/>
    <w:rsid w:val="005377F7"/>
    <w:rsid w:val="00540226"/>
    <w:rsid w:val="005405E0"/>
    <w:rsid w:val="00540DCB"/>
    <w:rsid w:val="00543437"/>
    <w:rsid w:val="00546ECF"/>
    <w:rsid w:val="005515E3"/>
    <w:rsid w:val="00554FF7"/>
    <w:rsid w:val="00557602"/>
    <w:rsid w:val="0056087A"/>
    <w:rsid w:val="00560B82"/>
    <w:rsid w:val="00564697"/>
    <w:rsid w:val="00564982"/>
    <w:rsid w:val="005678B3"/>
    <w:rsid w:val="0057331A"/>
    <w:rsid w:val="00573A3D"/>
    <w:rsid w:val="00576E12"/>
    <w:rsid w:val="0058000E"/>
    <w:rsid w:val="0058183D"/>
    <w:rsid w:val="005853A8"/>
    <w:rsid w:val="005914C2"/>
    <w:rsid w:val="00592000"/>
    <w:rsid w:val="00592946"/>
    <w:rsid w:val="0059605A"/>
    <w:rsid w:val="0059638F"/>
    <w:rsid w:val="00596640"/>
    <w:rsid w:val="005A01B2"/>
    <w:rsid w:val="005A42FD"/>
    <w:rsid w:val="005A7E50"/>
    <w:rsid w:val="005B1633"/>
    <w:rsid w:val="005B2002"/>
    <w:rsid w:val="005C1677"/>
    <w:rsid w:val="005C7230"/>
    <w:rsid w:val="005D1F86"/>
    <w:rsid w:val="005D3778"/>
    <w:rsid w:val="005D4519"/>
    <w:rsid w:val="005D766A"/>
    <w:rsid w:val="005E0DE7"/>
    <w:rsid w:val="005E1FB6"/>
    <w:rsid w:val="005F0C7C"/>
    <w:rsid w:val="005F22CA"/>
    <w:rsid w:val="005F2AF2"/>
    <w:rsid w:val="005F37D3"/>
    <w:rsid w:val="005F4666"/>
    <w:rsid w:val="005F46B5"/>
    <w:rsid w:val="005F4E9C"/>
    <w:rsid w:val="005F5118"/>
    <w:rsid w:val="005F63E2"/>
    <w:rsid w:val="005F71BB"/>
    <w:rsid w:val="005F7FFC"/>
    <w:rsid w:val="00601655"/>
    <w:rsid w:val="006029D6"/>
    <w:rsid w:val="0061151C"/>
    <w:rsid w:val="00611949"/>
    <w:rsid w:val="00611ACF"/>
    <w:rsid w:val="00622DB6"/>
    <w:rsid w:val="00626000"/>
    <w:rsid w:val="0062774D"/>
    <w:rsid w:val="006311F4"/>
    <w:rsid w:val="006321AF"/>
    <w:rsid w:val="00632BB2"/>
    <w:rsid w:val="00633DE1"/>
    <w:rsid w:val="00634922"/>
    <w:rsid w:val="00635678"/>
    <w:rsid w:val="00643842"/>
    <w:rsid w:val="0064693F"/>
    <w:rsid w:val="00651C2F"/>
    <w:rsid w:val="0065709B"/>
    <w:rsid w:val="006571DE"/>
    <w:rsid w:val="0065766A"/>
    <w:rsid w:val="00663147"/>
    <w:rsid w:val="00664093"/>
    <w:rsid w:val="00664272"/>
    <w:rsid w:val="00666BF7"/>
    <w:rsid w:val="00667E80"/>
    <w:rsid w:val="006778D8"/>
    <w:rsid w:val="006823D6"/>
    <w:rsid w:val="006826CC"/>
    <w:rsid w:val="00682BFB"/>
    <w:rsid w:val="0068670F"/>
    <w:rsid w:val="00686A49"/>
    <w:rsid w:val="00687AD0"/>
    <w:rsid w:val="006901DC"/>
    <w:rsid w:val="00696DFB"/>
    <w:rsid w:val="00696EDE"/>
    <w:rsid w:val="006A7BAB"/>
    <w:rsid w:val="006A7DEF"/>
    <w:rsid w:val="006B0443"/>
    <w:rsid w:val="006B273B"/>
    <w:rsid w:val="006B3E63"/>
    <w:rsid w:val="006B4991"/>
    <w:rsid w:val="006C3D18"/>
    <w:rsid w:val="006C692E"/>
    <w:rsid w:val="006D3C93"/>
    <w:rsid w:val="006D53E7"/>
    <w:rsid w:val="006D75FA"/>
    <w:rsid w:val="006D7A14"/>
    <w:rsid w:val="006D7C28"/>
    <w:rsid w:val="006E0166"/>
    <w:rsid w:val="006E0CD1"/>
    <w:rsid w:val="006E1B8A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228D"/>
    <w:rsid w:val="0071509F"/>
    <w:rsid w:val="007171FA"/>
    <w:rsid w:val="00724C94"/>
    <w:rsid w:val="007269AD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289C"/>
    <w:rsid w:val="00756D90"/>
    <w:rsid w:val="00760798"/>
    <w:rsid w:val="00760884"/>
    <w:rsid w:val="0076321A"/>
    <w:rsid w:val="00766F26"/>
    <w:rsid w:val="007758FB"/>
    <w:rsid w:val="00775E86"/>
    <w:rsid w:val="00780D67"/>
    <w:rsid w:val="0078346F"/>
    <w:rsid w:val="00783593"/>
    <w:rsid w:val="0078744B"/>
    <w:rsid w:val="00794195"/>
    <w:rsid w:val="00794994"/>
    <w:rsid w:val="007962E4"/>
    <w:rsid w:val="00797B56"/>
    <w:rsid w:val="007A1554"/>
    <w:rsid w:val="007A219A"/>
    <w:rsid w:val="007A5F3E"/>
    <w:rsid w:val="007A6E78"/>
    <w:rsid w:val="007A6F53"/>
    <w:rsid w:val="007A748A"/>
    <w:rsid w:val="007B1DAA"/>
    <w:rsid w:val="007B2727"/>
    <w:rsid w:val="007B5A28"/>
    <w:rsid w:val="007C00F7"/>
    <w:rsid w:val="007C1AAF"/>
    <w:rsid w:val="007C2F92"/>
    <w:rsid w:val="007C664D"/>
    <w:rsid w:val="007C6CB0"/>
    <w:rsid w:val="007C7537"/>
    <w:rsid w:val="007C7A47"/>
    <w:rsid w:val="007D13E3"/>
    <w:rsid w:val="007D234E"/>
    <w:rsid w:val="007D32B9"/>
    <w:rsid w:val="007D6F92"/>
    <w:rsid w:val="007E18D1"/>
    <w:rsid w:val="007E438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260A9"/>
    <w:rsid w:val="0083338D"/>
    <w:rsid w:val="00840A01"/>
    <w:rsid w:val="008431AB"/>
    <w:rsid w:val="00843584"/>
    <w:rsid w:val="00845E14"/>
    <w:rsid w:val="00846602"/>
    <w:rsid w:val="00850146"/>
    <w:rsid w:val="00860CDE"/>
    <w:rsid w:val="00860DC7"/>
    <w:rsid w:val="008610EA"/>
    <w:rsid w:val="008626C9"/>
    <w:rsid w:val="008709C3"/>
    <w:rsid w:val="0087214F"/>
    <w:rsid w:val="00872B46"/>
    <w:rsid w:val="00877398"/>
    <w:rsid w:val="00880967"/>
    <w:rsid w:val="00882937"/>
    <w:rsid w:val="00885B5A"/>
    <w:rsid w:val="00887882"/>
    <w:rsid w:val="00893882"/>
    <w:rsid w:val="00895F6F"/>
    <w:rsid w:val="008A0A35"/>
    <w:rsid w:val="008A450E"/>
    <w:rsid w:val="008A518A"/>
    <w:rsid w:val="008A51B5"/>
    <w:rsid w:val="008A59D4"/>
    <w:rsid w:val="008B092B"/>
    <w:rsid w:val="008B330D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3A0F"/>
    <w:rsid w:val="008E400D"/>
    <w:rsid w:val="008E5945"/>
    <w:rsid w:val="008F0BE4"/>
    <w:rsid w:val="008F1E94"/>
    <w:rsid w:val="008F242A"/>
    <w:rsid w:val="008F5E6A"/>
    <w:rsid w:val="008F6133"/>
    <w:rsid w:val="00901DB3"/>
    <w:rsid w:val="00902449"/>
    <w:rsid w:val="009033E1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28C7"/>
    <w:rsid w:val="00954C36"/>
    <w:rsid w:val="00954C52"/>
    <w:rsid w:val="00956064"/>
    <w:rsid w:val="00965CFE"/>
    <w:rsid w:val="00965D13"/>
    <w:rsid w:val="00966EEB"/>
    <w:rsid w:val="00970357"/>
    <w:rsid w:val="0097360C"/>
    <w:rsid w:val="00975153"/>
    <w:rsid w:val="00976ABC"/>
    <w:rsid w:val="0098049D"/>
    <w:rsid w:val="00981CC7"/>
    <w:rsid w:val="00981FA5"/>
    <w:rsid w:val="00982C8E"/>
    <w:rsid w:val="0098317C"/>
    <w:rsid w:val="0098712A"/>
    <w:rsid w:val="00992E2A"/>
    <w:rsid w:val="009956B3"/>
    <w:rsid w:val="009976C4"/>
    <w:rsid w:val="0099783C"/>
    <w:rsid w:val="009A1AC7"/>
    <w:rsid w:val="009A586D"/>
    <w:rsid w:val="009B2040"/>
    <w:rsid w:val="009B3515"/>
    <w:rsid w:val="009B4278"/>
    <w:rsid w:val="009B48EE"/>
    <w:rsid w:val="009B57CD"/>
    <w:rsid w:val="009B5C06"/>
    <w:rsid w:val="009C2D77"/>
    <w:rsid w:val="009C519F"/>
    <w:rsid w:val="009D196B"/>
    <w:rsid w:val="009D3B44"/>
    <w:rsid w:val="009D4F95"/>
    <w:rsid w:val="009D5415"/>
    <w:rsid w:val="009E5C8D"/>
    <w:rsid w:val="009F1619"/>
    <w:rsid w:val="009F1A6A"/>
    <w:rsid w:val="009F61DC"/>
    <w:rsid w:val="009F70CA"/>
    <w:rsid w:val="009F7A09"/>
    <w:rsid w:val="00A01724"/>
    <w:rsid w:val="00A01C71"/>
    <w:rsid w:val="00A03E9C"/>
    <w:rsid w:val="00A05484"/>
    <w:rsid w:val="00A05807"/>
    <w:rsid w:val="00A07E20"/>
    <w:rsid w:val="00A10BF4"/>
    <w:rsid w:val="00A13590"/>
    <w:rsid w:val="00A145EA"/>
    <w:rsid w:val="00A163AE"/>
    <w:rsid w:val="00A22059"/>
    <w:rsid w:val="00A343D9"/>
    <w:rsid w:val="00A41C1D"/>
    <w:rsid w:val="00A463E8"/>
    <w:rsid w:val="00A46C96"/>
    <w:rsid w:val="00A4758E"/>
    <w:rsid w:val="00A53C0B"/>
    <w:rsid w:val="00A603A1"/>
    <w:rsid w:val="00A63572"/>
    <w:rsid w:val="00A67BA4"/>
    <w:rsid w:val="00A70256"/>
    <w:rsid w:val="00A70916"/>
    <w:rsid w:val="00A72C74"/>
    <w:rsid w:val="00A7480C"/>
    <w:rsid w:val="00A77DCD"/>
    <w:rsid w:val="00A90628"/>
    <w:rsid w:val="00AA1C5D"/>
    <w:rsid w:val="00AA397E"/>
    <w:rsid w:val="00AA4182"/>
    <w:rsid w:val="00AA6C12"/>
    <w:rsid w:val="00AB072D"/>
    <w:rsid w:val="00AB17E1"/>
    <w:rsid w:val="00AB220C"/>
    <w:rsid w:val="00AB26C6"/>
    <w:rsid w:val="00AB6AF1"/>
    <w:rsid w:val="00AC03ED"/>
    <w:rsid w:val="00AC0BF7"/>
    <w:rsid w:val="00AC5CDE"/>
    <w:rsid w:val="00AD5F7C"/>
    <w:rsid w:val="00AD72E8"/>
    <w:rsid w:val="00AE46DB"/>
    <w:rsid w:val="00AF1E63"/>
    <w:rsid w:val="00AF2FF7"/>
    <w:rsid w:val="00AF3DF8"/>
    <w:rsid w:val="00AF5C4B"/>
    <w:rsid w:val="00B01906"/>
    <w:rsid w:val="00B04E67"/>
    <w:rsid w:val="00B1165F"/>
    <w:rsid w:val="00B11D9B"/>
    <w:rsid w:val="00B127CB"/>
    <w:rsid w:val="00B12C45"/>
    <w:rsid w:val="00B22DFB"/>
    <w:rsid w:val="00B24105"/>
    <w:rsid w:val="00B25982"/>
    <w:rsid w:val="00B277FF"/>
    <w:rsid w:val="00B31A78"/>
    <w:rsid w:val="00B33AD8"/>
    <w:rsid w:val="00B35CF4"/>
    <w:rsid w:val="00B37CAE"/>
    <w:rsid w:val="00B42ED1"/>
    <w:rsid w:val="00B507F4"/>
    <w:rsid w:val="00B575BC"/>
    <w:rsid w:val="00B575D8"/>
    <w:rsid w:val="00B61EA2"/>
    <w:rsid w:val="00B62ABC"/>
    <w:rsid w:val="00B6621E"/>
    <w:rsid w:val="00B673E4"/>
    <w:rsid w:val="00B70FC0"/>
    <w:rsid w:val="00B71F0D"/>
    <w:rsid w:val="00B726B3"/>
    <w:rsid w:val="00B751DB"/>
    <w:rsid w:val="00B849A7"/>
    <w:rsid w:val="00B85759"/>
    <w:rsid w:val="00B86D6E"/>
    <w:rsid w:val="00BA0462"/>
    <w:rsid w:val="00BA38E9"/>
    <w:rsid w:val="00BA4BD9"/>
    <w:rsid w:val="00BA541E"/>
    <w:rsid w:val="00BB05FB"/>
    <w:rsid w:val="00BB2B27"/>
    <w:rsid w:val="00BB40AC"/>
    <w:rsid w:val="00BB506E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5333"/>
    <w:rsid w:val="00BD61D0"/>
    <w:rsid w:val="00BD6B44"/>
    <w:rsid w:val="00BD728C"/>
    <w:rsid w:val="00BF0C4E"/>
    <w:rsid w:val="00BF1FB2"/>
    <w:rsid w:val="00BF5AFA"/>
    <w:rsid w:val="00BF71C8"/>
    <w:rsid w:val="00BF71F1"/>
    <w:rsid w:val="00C01975"/>
    <w:rsid w:val="00C02BD3"/>
    <w:rsid w:val="00C02E11"/>
    <w:rsid w:val="00C02E4C"/>
    <w:rsid w:val="00C05B3E"/>
    <w:rsid w:val="00C07286"/>
    <w:rsid w:val="00C119E2"/>
    <w:rsid w:val="00C1292F"/>
    <w:rsid w:val="00C150CE"/>
    <w:rsid w:val="00C25078"/>
    <w:rsid w:val="00C27913"/>
    <w:rsid w:val="00C3021E"/>
    <w:rsid w:val="00C3371A"/>
    <w:rsid w:val="00C37313"/>
    <w:rsid w:val="00C37958"/>
    <w:rsid w:val="00C408AC"/>
    <w:rsid w:val="00C41BD0"/>
    <w:rsid w:val="00C433A4"/>
    <w:rsid w:val="00C450AE"/>
    <w:rsid w:val="00C458A6"/>
    <w:rsid w:val="00C46295"/>
    <w:rsid w:val="00C507DC"/>
    <w:rsid w:val="00C51FA3"/>
    <w:rsid w:val="00C5263F"/>
    <w:rsid w:val="00C54266"/>
    <w:rsid w:val="00C608B9"/>
    <w:rsid w:val="00C61DC1"/>
    <w:rsid w:val="00C61FBA"/>
    <w:rsid w:val="00C627B1"/>
    <w:rsid w:val="00C65C7D"/>
    <w:rsid w:val="00C66BEC"/>
    <w:rsid w:val="00C675AE"/>
    <w:rsid w:val="00C67BD3"/>
    <w:rsid w:val="00C7146B"/>
    <w:rsid w:val="00C7492A"/>
    <w:rsid w:val="00C75CE9"/>
    <w:rsid w:val="00C77091"/>
    <w:rsid w:val="00C80FDE"/>
    <w:rsid w:val="00C8434E"/>
    <w:rsid w:val="00C920B8"/>
    <w:rsid w:val="00C95CCA"/>
    <w:rsid w:val="00C97110"/>
    <w:rsid w:val="00CA53E3"/>
    <w:rsid w:val="00CA7515"/>
    <w:rsid w:val="00CB114F"/>
    <w:rsid w:val="00CB1693"/>
    <w:rsid w:val="00CB24B1"/>
    <w:rsid w:val="00CB2B2E"/>
    <w:rsid w:val="00CB51C5"/>
    <w:rsid w:val="00CB5840"/>
    <w:rsid w:val="00CC0FE2"/>
    <w:rsid w:val="00CC1D52"/>
    <w:rsid w:val="00CC1DE7"/>
    <w:rsid w:val="00CC4AD7"/>
    <w:rsid w:val="00CC69C0"/>
    <w:rsid w:val="00CC77EC"/>
    <w:rsid w:val="00CC7FF4"/>
    <w:rsid w:val="00CD1912"/>
    <w:rsid w:val="00CD21A2"/>
    <w:rsid w:val="00CD2392"/>
    <w:rsid w:val="00CD47D8"/>
    <w:rsid w:val="00CD4826"/>
    <w:rsid w:val="00CD5E76"/>
    <w:rsid w:val="00CE35E2"/>
    <w:rsid w:val="00CE59C4"/>
    <w:rsid w:val="00CE5D0C"/>
    <w:rsid w:val="00CE6BEE"/>
    <w:rsid w:val="00CF0DBC"/>
    <w:rsid w:val="00CF1C94"/>
    <w:rsid w:val="00CF251B"/>
    <w:rsid w:val="00CF3C20"/>
    <w:rsid w:val="00CF59D1"/>
    <w:rsid w:val="00CF6E9D"/>
    <w:rsid w:val="00CF74D5"/>
    <w:rsid w:val="00D006EF"/>
    <w:rsid w:val="00D0254F"/>
    <w:rsid w:val="00D029DA"/>
    <w:rsid w:val="00D05BEB"/>
    <w:rsid w:val="00D111A2"/>
    <w:rsid w:val="00D16096"/>
    <w:rsid w:val="00D163CF"/>
    <w:rsid w:val="00D20ACE"/>
    <w:rsid w:val="00D2152E"/>
    <w:rsid w:val="00D22E96"/>
    <w:rsid w:val="00D237FF"/>
    <w:rsid w:val="00D255A8"/>
    <w:rsid w:val="00D27D87"/>
    <w:rsid w:val="00D31A45"/>
    <w:rsid w:val="00D31BC1"/>
    <w:rsid w:val="00D327AE"/>
    <w:rsid w:val="00D32B88"/>
    <w:rsid w:val="00D32FA5"/>
    <w:rsid w:val="00D33EA9"/>
    <w:rsid w:val="00D4121F"/>
    <w:rsid w:val="00D44526"/>
    <w:rsid w:val="00D47CF2"/>
    <w:rsid w:val="00D514F3"/>
    <w:rsid w:val="00D53D1B"/>
    <w:rsid w:val="00D53E05"/>
    <w:rsid w:val="00D55BB2"/>
    <w:rsid w:val="00D612CA"/>
    <w:rsid w:val="00D70361"/>
    <w:rsid w:val="00D72971"/>
    <w:rsid w:val="00D7680C"/>
    <w:rsid w:val="00D77803"/>
    <w:rsid w:val="00D877EB"/>
    <w:rsid w:val="00D87C2E"/>
    <w:rsid w:val="00D909B2"/>
    <w:rsid w:val="00D91A2A"/>
    <w:rsid w:val="00D959C6"/>
    <w:rsid w:val="00DA08CD"/>
    <w:rsid w:val="00DA2841"/>
    <w:rsid w:val="00DA7027"/>
    <w:rsid w:val="00DB0C2E"/>
    <w:rsid w:val="00DB1C2C"/>
    <w:rsid w:val="00DB5CBD"/>
    <w:rsid w:val="00DB7677"/>
    <w:rsid w:val="00DC38C0"/>
    <w:rsid w:val="00DC506E"/>
    <w:rsid w:val="00DD34AB"/>
    <w:rsid w:val="00DD3713"/>
    <w:rsid w:val="00DD787B"/>
    <w:rsid w:val="00DE190F"/>
    <w:rsid w:val="00DE20AC"/>
    <w:rsid w:val="00DE3D8B"/>
    <w:rsid w:val="00DE4AFB"/>
    <w:rsid w:val="00DF27CB"/>
    <w:rsid w:val="00DF3A61"/>
    <w:rsid w:val="00DF4F84"/>
    <w:rsid w:val="00E072CC"/>
    <w:rsid w:val="00E07879"/>
    <w:rsid w:val="00E1226E"/>
    <w:rsid w:val="00E1230C"/>
    <w:rsid w:val="00E14273"/>
    <w:rsid w:val="00E1435D"/>
    <w:rsid w:val="00E233BB"/>
    <w:rsid w:val="00E2455D"/>
    <w:rsid w:val="00E30B8C"/>
    <w:rsid w:val="00E31968"/>
    <w:rsid w:val="00E35561"/>
    <w:rsid w:val="00E36477"/>
    <w:rsid w:val="00E3789D"/>
    <w:rsid w:val="00E40DC4"/>
    <w:rsid w:val="00E41B91"/>
    <w:rsid w:val="00E41F20"/>
    <w:rsid w:val="00E4255B"/>
    <w:rsid w:val="00E427A8"/>
    <w:rsid w:val="00E42D8E"/>
    <w:rsid w:val="00E472E9"/>
    <w:rsid w:val="00E5092B"/>
    <w:rsid w:val="00E53824"/>
    <w:rsid w:val="00E539EC"/>
    <w:rsid w:val="00E5480C"/>
    <w:rsid w:val="00E5752E"/>
    <w:rsid w:val="00E57671"/>
    <w:rsid w:val="00E62CAF"/>
    <w:rsid w:val="00E67A9E"/>
    <w:rsid w:val="00E70F4E"/>
    <w:rsid w:val="00E73107"/>
    <w:rsid w:val="00E82833"/>
    <w:rsid w:val="00E861E4"/>
    <w:rsid w:val="00E908FD"/>
    <w:rsid w:val="00E912F8"/>
    <w:rsid w:val="00E93149"/>
    <w:rsid w:val="00E93197"/>
    <w:rsid w:val="00E9701A"/>
    <w:rsid w:val="00EA0A75"/>
    <w:rsid w:val="00EA225D"/>
    <w:rsid w:val="00EA2DB1"/>
    <w:rsid w:val="00EA556C"/>
    <w:rsid w:val="00EA6637"/>
    <w:rsid w:val="00EA7D05"/>
    <w:rsid w:val="00EA7E65"/>
    <w:rsid w:val="00EC0236"/>
    <w:rsid w:val="00EC0800"/>
    <w:rsid w:val="00EC21DB"/>
    <w:rsid w:val="00ED0E0B"/>
    <w:rsid w:val="00ED1D31"/>
    <w:rsid w:val="00ED29A3"/>
    <w:rsid w:val="00ED3AEC"/>
    <w:rsid w:val="00ED6271"/>
    <w:rsid w:val="00ED700D"/>
    <w:rsid w:val="00ED7A18"/>
    <w:rsid w:val="00EE3B41"/>
    <w:rsid w:val="00EE49B4"/>
    <w:rsid w:val="00EE67D9"/>
    <w:rsid w:val="00EE7960"/>
    <w:rsid w:val="00EF1911"/>
    <w:rsid w:val="00EF2B8B"/>
    <w:rsid w:val="00EF4E54"/>
    <w:rsid w:val="00EF6D16"/>
    <w:rsid w:val="00F003D9"/>
    <w:rsid w:val="00F01F3D"/>
    <w:rsid w:val="00F05C92"/>
    <w:rsid w:val="00F10CD1"/>
    <w:rsid w:val="00F11E12"/>
    <w:rsid w:val="00F17652"/>
    <w:rsid w:val="00F23F0B"/>
    <w:rsid w:val="00F26A89"/>
    <w:rsid w:val="00F27666"/>
    <w:rsid w:val="00F333DA"/>
    <w:rsid w:val="00F37EF6"/>
    <w:rsid w:val="00F40B5A"/>
    <w:rsid w:val="00F43F31"/>
    <w:rsid w:val="00F456FB"/>
    <w:rsid w:val="00F56006"/>
    <w:rsid w:val="00F56A65"/>
    <w:rsid w:val="00F60095"/>
    <w:rsid w:val="00F60B3E"/>
    <w:rsid w:val="00F71A82"/>
    <w:rsid w:val="00F71C0E"/>
    <w:rsid w:val="00F72BE1"/>
    <w:rsid w:val="00F757DE"/>
    <w:rsid w:val="00F76021"/>
    <w:rsid w:val="00F763C4"/>
    <w:rsid w:val="00F829CF"/>
    <w:rsid w:val="00F82E22"/>
    <w:rsid w:val="00F83106"/>
    <w:rsid w:val="00F840EF"/>
    <w:rsid w:val="00F84DF1"/>
    <w:rsid w:val="00F8683B"/>
    <w:rsid w:val="00F91046"/>
    <w:rsid w:val="00F91C77"/>
    <w:rsid w:val="00F96189"/>
    <w:rsid w:val="00FA13BA"/>
    <w:rsid w:val="00FA215E"/>
    <w:rsid w:val="00FA295E"/>
    <w:rsid w:val="00FA3FA2"/>
    <w:rsid w:val="00FB05A7"/>
    <w:rsid w:val="00FB225B"/>
    <w:rsid w:val="00FB3564"/>
    <w:rsid w:val="00FB364D"/>
    <w:rsid w:val="00FB3699"/>
    <w:rsid w:val="00FB4FFE"/>
    <w:rsid w:val="00FB5E8D"/>
    <w:rsid w:val="00FC5D33"/>
    <w:rsid w:val="00FD09C6"/>
    <w:rsid w:val="00FD2C25"/>
    <w:rsid w:val="00FE75AD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uiPriority w:val="99"/>
    <w:rsid w:val="00B71F0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71F0D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4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81F0D-AFD8-4A07-BF66-0843C7073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4448</TotalTime>
  <Pages>15</Pages>
  <Words>3228</Words>
  <Characters>23381</Characters>
  <Application>Microsoft Office Word</Application>
  <DocSecurity>0</DocSecurity>
  <Lines>194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26556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348</cp:revision>
  <cp:lastPrinted>2024-04-02T12:30:00Z</cp:lastPrinted>
  <dcterms:created xsi:type="dcterms:W3CDTF">2021-09-09T06:25:00Z</dcterms:created>
  <dcterms:modified xsi:type="dcterms:W3CDTF">2024-04-03T06:46:00Z</dcterms:modified>
</cp:coreProperties>
</file>